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A6E8" w14:textId="7F004FF9" w:rsidR="00684F31" w:rsidRPr="00337ACD" w:rsidRDefault="00684F31" w:rsidP="00684F31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bookmarkStart w:id="0" w:name="_Hlk193730678"/>
      <w:r w:rsidRPr="00337ACD">
        <w:rPr>
          <w:b/>
          <w:noProof/>
          <w:sz w:val="22"/>
          <w:szCs w:val="22"/>
        </w:rPr>
        <w:t>3GPP TSG</w:t>
      </w:r>
      <w:r w:rsidR="00AC74FA">
        <w:rPr>
          <w:b/>
          <w:noProof/>
          <w:sz w:val="22"/>
          <w:szCs w:val="22"/>
        </w:rPr>
        <w:t xml:space="preserve"> SA</w:t>
      </w:r>
      <w:r w:rsidRPr="00337ACD">
        <w:rPr>
          <w:b/>
          <w:noProof/>
          <w:sz w:val="22"/>
          <w:szCs w:val="22"/>
        </w:rPr>
        <w:t xml:space="preserve"> WG</w:t>
      </w:r>
      <w:r w:rsidR="00AC74FA">
        <w:rPr>
          <w:b/>
          <w:noProof/>
          <w:sz w:val="22"/>
          <w:szCs w:val="22"/>
        </w:rPr>
        <w:t>4</w:t>
      </w:r>
      <w:r w:rsidRPr="00337ACD">
        <w:rPr>
          <w:b/>
          <w:noProof/>
          <w:sz w:val="22"/>
          <w:szCs w:val="22"/>
        </w:rPr>
        <w:t xml:space="preserve"> </w:t>
      </w:r>
      <w:r w:rsidR="0066105E">
        <w:rPr>
          <w:b/>
          <w:noProof/>
          <w:sz w:val="22"/>
          <w:szCs w:val="22"/>
        </w:rPr>
        <w:t xml:space="preserve">Meeting </w:t>
      </w:r>
      <w:r w:rsidR="00AC74FA">
        <w:rPr>
          <w:b/>
          <w:noProof/>
          <w:sz w:val="22"/>
          <w:szCs w:val="22"/>
        </w:rPr>
        <w:t>SA4</w:t>
      </w:r>
      <w:r w:rsidRPr="00337ACD">
        <w:rPr>
          <w:b/>
          <w:noProof/>
          <w:sz w:val="22"/>
          <w:szCs w:val="22"/>
        </w:rPr>
        <w:t>#</w:t>
      </w:r>
      <w:r w:rsidR="00AC74FA">
        <w:rPr>
          <w:b/>
          <w:noProof/>
          <w:sz w:val="22"/>
          <w:szCs w:val="22"/>
        </w:rPr>
        <w:t>135-bis-e</w:t>
      </w:r>
      <w:r w:rsidRPr="00337ACD">
        <w:rPr>
          <w:b/>
          <w:i/>
          <w:noProof/>
          <w:sz w:val="22"/>
          <w:szCs w:val="22"/>
        </w:rPr>
        <w:tab/>
      </w:r>
      <w:r w:rsidR="00AC74FA">
        <w:rPr>
          <w:b/>
          <w:bCs/>
          <w:sz w:val="22"/>
          <w:szCs w:val="22"/>
        </w:rPr>
        <w:t>S4</w:t>
      </w:r>
      <w:r w:rsidR="00B0637B" w:rsidRPr="00B0637B">
        <w:rPr>
          <w:b/>
          <w:bCs/>
          <w:sz w:val="22"/>
          <w:szCs w:val="22"/>
        </w:rPr>
        <w:t>-2</w:t>
      </w:r>
      <w:r w:rsidR="00AC74FA">
        <w:rPr>
          <w:b/>
          <w:bCs/>
          <w:sz w:val="22"/>
          <w:szCs w:val="22"/>
        </w:rPr>
        <w:t>6</w:t>
      </w:r>
      <w:r w:rsidR="001C6D38">
        <w:rPr>
          <w:b/>
          <w:bCs/>
          <w:sz w:val="22"/>
          <w:szCs w:val="22"/>
        </w:rPr>
        <w:t>0524</w:t>
      </w:r>
    </w:p>
    <w:p w14:paraId="5129FF87" w14:textId="65755E7A" w:rsidR="00684F31" w:rsidRPr="00337ACD" w:rsidRDefault="00AC74FA" w:rsidP="00251B34">
      <w:pPr>
        <w:pStyle w:val="CRCoverPage"/>
        <w:spacing w:after="0"/>
        <w:jc w:val="both"/>
        <w:outlineLvl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Electronic meeting</w:t>
      </w:r>
      <w:r w:rsidR="00684F31" w:rsidRPr="00B75B9F">
        <w:rPr>
          <w:b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10-17 April</w:t>
      </w:r>
      <w:r w:rsidR="00684F31" w:rsidRPr="00B75B9F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6</w:t>
      </w:r>
    </w:p>
    <w:bookmarkEnd w:id="0"/>
    <w:p w14:paraId="432B3E09" w14:textId="77777777" w:rsidR="00E90E49" w:rsidRPr="00827DBA" w:rsidRDefault="00E90E49" w:rsidP="00357380">
      <w:pPr>
        <w:pStyle w:val="3GPPHeader"/>
        <w:rPr>
          <w:highlight w:val="yellow"/>
        </w:rPr>
      </w:pPr>
    </w:p>
    <w:p w14:paraId="6CF7B12A" w14:textId="11E7AC67" w:rsidR="00E90E49" w:rsidRPr="00CE0424" w:rsidRDefault="00E90E49" w:rsidP="00311702">
      <w:pPr>
        <w:pStyle w:val="3GPPHeader"/>
        <w:rPr>
          <w:sz w:val="22"/>
          <w:szCs w:val="22"/>
        </w:rPr>
      </w:pPr>
      <w:r w:rsidRPr="00C74F79">
        <w:rPr>
          <w:sz w:val="22"/>
          <w:szCs w:val="22"/>
        </w:rPr>
        <w:t>Agenda Item:</w:t>
      </w:r>
      <w:r w:rsidRPr="00C74F79">
        <w:rPr>
          <w:sz w:val="22"/>
          <w:szCs w:val="22"/>
        </w:rPr>
        <w:tab/>
      </w:r>
      <w:r w:rsidR="00AC74FA">
        <w:rPr>
          <w:sz w:val="22"/>
          <w:szCs w:val="22"/>
        </w:rPr>
        <w:t>7.8</w:t>
      </w:r>
    </w:p>
    <w:p w14:paraId="7554868D" w14:textId="0716951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21FA0">
        <w:rPr>
          <w:sz w:val="22"/>
          <w:szCs w:val="22"/>
        </w:rPr>
        <w:t>Skylo Technologies</w:t>
      </w:r>
    </w:p>
    <w:p w14:paraId="46BAB773" w14:textId="47D5F8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4B3B">
        <w:rPr>
          <w:sz w:val="22"/>
          <w:szCs w:val="22"/>
        </w:rPr>
        <w:t xml:space="preserve">Discussion </w:t>
      </w:r>
      <w:r w:rsidR="00421FA0">
        <w:rPr>
          <w:sz w:val="22"/>
          <w:szCs w:val="22"/>
        </w:rPr>
        <w:t xml:space="preserve">on </w:t>
      </w:r>
      <w:r w:rsidR="00AC74FA">
        <w:rPr>
          <w:sz w:val="22"/>
          <w:szCs w:val="22"/>
        </w:rPr>
        <w:t xml:space="preserve">NB-IoT GEO </w:t>
      </w:r>
      <w:r w:rsidR="00421FA0">
        <w:rPr>
          <w:sz w:val="22"/>
          <w:szCs w:val="22"/>
        </w:rPr>
        <w:t xml:space="preserve">simulation </w:t>
      </w:r>
      <w:r w:rsidR="003D4B3B">
        <w:rPr>
          <w:sz w:val="22"/>
          <w:szCs w:val="22"/>
        </w:rPr>
        <w:t>assumption for ULBC</w:t>
      </w:r>
    </w:p>
    <w:p w14:paraId="041C83BC" w14:textId="5D07F4A1" w:rsidR="00E90E49" w:rsidRPr="00CE0424" w:rsidRDefault="00E90E49" w:rsidP="00251B34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4908A1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D0F2493" w14:textId="7F969EEC" w:rsidR="00B42C20" w:rsidRPr="00933B06" w:rsidRDefault="0056322E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3GPP SA4 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currently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conducting a feasibility study on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Ultra Low Bitrate Speech Codec (FS_ULBC)</w:t>
      </w:r>
      <w:r w:rsidR="00D71D15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voice communication via IoT NTN operating in GEO environment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as detailed in the study item description </w:t>
      </w:r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document </w:t>
      </w:r>
      <w:hyperlink r:id="rId11" w:history="1">
        <w:r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SP-250378</w:t>
        </w:r>
      </w:hyperlink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One of the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key objectives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of this study is to examine GEO channel characteristics to determine service dependencies, such as bitrates, mouth-to-ear delay, and loss/delay/jitter profiles. </w:t>
      </w:r>
    </w:p>
    <w:p w14:paraId="50056CE2" w14:textId="51DFB462" w:rsidR="00C80FE0" w:rsidRPr="00D71D15" w:rsidRDefault="00AC74FA" w:rsidP="00D71D15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</w:t>
      </w:r>
      <w:r w:rsid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his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contribution summarizes key GEO channel characteristics </w:t>
      </w:r>
      <w:r w:rsid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derived from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existing 3GPP specifications and 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incorporates input</w:t>
      </w:r>
      <w:r w:rsidR="00933B06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from satellite operators on practical deployments.</w:t>
      </w:r>
    </w:p>
    <w:p w14:paraId="38614A44" w14:textId="6ACB9787" w:rsidR="00D3251C" w:rsidRDefault="00230D18" w:rsidP="00D3251C">
      <w:pPr>
        <w:pStyle w:val="Heading1"/>
      </w:pPr>
      <w:bookmarkStart w:id="1" w:name="_Ref178064866"/>
      <w:r>
        <w:t>2</w:t>
      </w:r>
      <w:r>
        <w:tab/>
      </w:r>
      <w:bookmarkEnd w:id="1"/>
      <w:r w:rsidR="0069219C">
        <w:t>Discussion</w:t>
      </w:r>
    </w:p>
    <w:p w14:paraId="760657BF" w14:textId="439AE0F6" w:rsidR="000127F5" w:rsidRDefault="000127F5" w:rsidP="033E27D2">
      <w:pPr>
        <w:pStyle w:val="Heading2"/>
        <w:rPr>
          <w:lang w:val="en-US"/>
        </w:rPr>
      </w:pPr>
      <w:r w:rsidRPr="033E27D2">
        <w:rPr>
          <w:lang w:val="en-US"/>
        </w:rPr>
        <w:t>2.</w:t>
      </w:r>
      <w:r w:rsidR="00762F97">
        <w:rPr>
          <w:lang w:val="en-US"/>
        </w:rPr>
        <w:t>1</w:t>
      </w:r>
      <w:r>
        <w:tab/>
      </w:r>
      <w:r w:rsidR="00421FA0">
        <w:rPr>
          <w:lang w:val="en-US"/>
        </w:rPr>
        <w:t>Current GEO channel characteristics documented in 3GPP specifications</w:t>
      </w:r>
    </w:p>
    <w:p w14:paraId="1950E948" w14:textId="6F81E042" w:rsidR="00D430DC" w:rsidRPr="00933B06" w:rsidRDefault="00D430DC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this clause, we provide a summary of GEO channel characteristics 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as described in the following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spe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ci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fications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: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TR 38.811 [1], TR 38.821 [2] and TR 36.763 [3].</w:t>
      </w:r>
    </w:p>
    <w:p w14:paraId="7504C6C8" w14:textId="76D55526" w:rsidR="00402B8D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2.1.1 </w:t>
      </w:r>
      <w:r w:rsidR="00933B06">
        <w:rPr>
          <w:rFonts w:eastAsia="Times New Roman"/>
          <w:lang w:eastAsia="en-US"/>
        </w:rPr>
        <w:tab/>
      </w:r>
      <w:r w:rsidR="001A462B">
        <w:rPr>
          <w:rFonts w:eastAsia="Times New Roman"/>
          <w:lang w:eastAsia="en-US"/>
        </w:rPr>
        <w:t xml:space="preserve">Key </w:t>
      </w:r>
      <w:r w:rsidR="00402B8D">
        <w:rPr>
          <w:rFonts w:eastAsia="Times New Roman"/>
          <w:lang w:eastAsia="en-US"/>
        </w:rPr>
        <w:t>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38.811</w:t>
      </w:r>
    </w:p>
    <w:p w14:paraId="790094B0" w14:textId="42EA9F72" w:rsidR="00402B8D" w:rsidRPr="00933B06" w:rsidRDefault="004E67E4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TR 38.811, specifically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4.4-1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(reproduced 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here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as Table 2.1.1-1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reading convenience)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presents the minimum RF characteristics for terminals operating in the Ka band (e.g., very small aperture terminals) and the S band (e.g., handheld terminals). </w:t>
      </w:r>
    </w:p>
    <w:p w14:paraId="59B0C603" w14:textId="59D371E7" w:rsidR="00DB545A" w:rsidRPr="00933B06" w:rsidRDefault="00EE69CC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For Class 3 Handheld or IoT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devices, the typical minimum RF characteristic is a G/T of -33.6 dB/K. This value is equivalent to a G/T of -36.6 dB/K when operating under satellite coverage.</w:t>
      </w:r>
    </w:p>
    <w:p w14:paraId="5E07CD16" w14:textId="64492549" w:rsidR="003D3496" w:rsidRPr="004E67E4" w:rsidRDefault="003D3496" w:rsidP="003D3496">
      <w:pPr>
        <w:pStyle w:val="TH"/>
        <w:rPr>
          <w:sz w:val="20"/>
          <w:szCs w:val="20"/>
        </w:rPr>
      </w:pPr>
      <w:r w:rsidRPr="004E67E4">
        <w:rPr>
          <w:sz w:val="20"/>
          <w:szCs w:val="20"/>
        </w:rPr>
        <w:lastRenderedPageBreak/>
        <w:t xml:space="preserve">Table </w:t>
      </w:r>
      <w:r w:rsidR="00402B8D" w:rsidRPr="004E67E4">
        <w:rPr>
          <w:sz w:val="20"/>
          <w:szCs w:val="20"/>
        </w:rPr>
        <w:t>2</w:t>
      </w:r>
      <w:r w:rsidRPr="004E67E4">
        <w:rPr>
          <w:sz w:val="20"/>
          <w:szCs w:val="20"/>
        </w:rPr>
        <w:t>.</w:t>
      </w:r>
      <w:r w:rsidR="00402B8D" w:rsidRPr="004E67E4">
        <w:rPr>
          <w:sz w:val="20"/>
          <w:szCs w:val="20"/>
        </w:rPr>
        <w:t>1.1</w:t>
      </w:r>
      <w:r w:rsidRPr="004E67E4">
        <w:rPr>
          <w:sz w:val="20"/>
          <w:szCs w:val="20"/>
        </w:rPr>
        <w:t>-1: Typical minimum RF characteristics of UE in satellite and aerial access networks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3176"/>
        <w:gridCol w:w="3176"/>
        <w:gridCol w:w="3181"/>
      </w:tblGrid>
      <w:tr w:rsidR="004E67E4" w:rsidRPr="002752C9" w14:paraId="498190DA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EDC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DA5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Very Small Aperture Terminal (fixed or mounted on moving platforms)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278" w14:textId="7566134C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Handheld or IoT devices (3GPP class 3, see [4])</w:t>
            </w:r>
          </w:p>
        </w:tc>
      </w:tr>
      <w:tr w:rsidR="004E67E4" w:rsidRPr="002752C9" w14:paraId="506D27E4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D52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Transmit Power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794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2 W (33 dBm)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DB3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200 mW (23 dBm)</w:t>
            </w:r>
          </w:p>
        </w:tc>
      </w:tr>
      <w:tr w:rsidR="004E67E4" w:rsidRPr="002752C9" w14:paraId="7EE6DB10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330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type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E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60 cm equivalent aperture diameter (circular polarisation)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D63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Omnidirectional antenna (linear polarisation)</w:t>
            </w:r>
          </w:p>
        </w:tc>
      </w:tr>
      <w:tr w:rsidR="004E67E4" w:rsidRPr="002752C9" w14:paraId="3F0ED5C3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E1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gain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D1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Tx: 43.2 dBi</w:t>
            </w:r>
          </w:p>
          <w:p w14:paraId="22AF66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Rx: 39.7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20D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Tx and Rx: 0 dBi</w:t>
            </w:r>
          </w:p>
        </w:tc>
      </w:tr>
      <w:tr w:rsidR="004E67E4" w:rsidRPr="002752C9" w14:paraId="4C7E15A6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64C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Noise figure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59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1.2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64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9 dB</w:t>
            </w:r>
          </w:p>
        </w:tc>
      </w:tr>
      <w:tr w:rsidR="004E67E4" w:rsidRPr="002752C9" w14:paraId="2503F0FC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5753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EIRP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2B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45.75 dBW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558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-7 dBW</w:t>
            </w:r>
          </w:p>
        </w:tc>
      </w:tr>
      <w:tr w:rsidR="004E67E4" w:rsidRPr="002752C9" w14:paraId="1129EF92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B32A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G/T (NOTE 1)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0D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18.5 dB/K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20D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-33.6 dB/K</w:t>
            </w:r>
          </w:p>
        </w:tc>
      </w:tr>
      <w:tr w:rsidR="004E67E4" w:rsidRPr="002752C9" w14:paraId="2AB42871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5E6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Polarisation (NOTE 2)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5467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Circular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0D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Linear</w:t>
            </w:r>
          </w:p>
        </w:tc>
      </w:tr>
      <w:tr w:rsidR="004E67E4" w:rsidRPr="002752C9" w14:paraId="722CFDD2" w14:textId="77777777" w:rsidTr="00BF73E6"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A72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1:</w:t>
            </w:r>
            <w:r w:rsidRPr="004E67E4">
              <w:rPr>
                <w:rFonts w:cs="Arial"/>
                <w:sz w:val="18"/>
                <w:szCs w:val="18"/>
              </w:rPr>
              <w:tab/>
              <w:t>For the computation of G/T or figure of merit, following formula applies in dB:</w:t>
            </w:r>
          </w:p>
          <w:p w14:paraId="40B4D79F" w14:textId="77777777" w:rsidR="004E67E4" w:rsidRPr="004E67E4" w:rsidRDefault="004E67E4" w:rsidP="00BF73E6">
            <w:pPr>
              <w:jc w:val="center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G/T = Ga – NF – 10*LOG (To+(Ta-To)/(10</w:t>
            </w:r>
            <w:r w:rsidRPr="004E67E4">
              <w:rPr>
                <w:rFonts w:cs="Arial"/>
                <w:sz w:val="18"/>
                <w:szCs w:val="18"/>
                <w:vertAlign w:val="superscript"/>
              </w:rPr>
              <w:t>0.1*NF</w:t>
            </w:r>
            <w:r w:rsidRPr="004E67E4">
              <w:rPr>
                <w:rFonts w:cs="Arial"/>
                <w:sz w:val="18"/>
                <w:szCs w:val="18"/>
              </w:rPr>
              <w:t>))</w:t>
            </w:r>
          </w:p>
          <w:p w14:paraId="74C0D14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Where:</w:t>
            </w:r>
          </w:p>
          <w:p w14:paraId="2429FE9E" w14:textId="5941D5A3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Antenna Gain: Ga in dBi</w:t>
            </w:r>
          </w:p>
          <w:p w14:paraId="7A19BB1A" w14:textId="376D9C66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Ambient Temperature: T0 (usually 290 K)</w:t>
            </w:r>
          </w:p>
          <w:p w14:paraId="482BCE21" w14:textId="249C929C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Antenna temperature: Ta (typically 290 K with 0 dBi gain and 150 K with &gt;30 dBi gain)</w:t>
            </w:r>
          </w:p>
          <w:p w14:paraId="538FA13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Noise Figure: NF in dB</w:t>
            </w:r>
          </w:p>
          <w:p w14:paraId="482914B9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2:</w:t>
            </w:r>
            <w:r w:rsidRPr="004E67E4">
              <w:rPr>
                <w:rFonts w:cs="Arial"/>
                <w:sz w:val="18"/>
                <w:szCs w:val="18"/>
              </w:rPr>
              <w:tab/>
              <w:t xml:space="preserve">For S band, we assume that the User Equipment has an omni-directional antenna of linear polarization, while the antenna on board space-borne or airborne platforms features typically employs circular polarization. Hence a polarization mismatch of 3 dB has to be taken into account for the radio link budget computation. This will impact the UE RF characteristics as below: </w:t>
            </w:r>
          </w:p>
          <w:p w14:paraId="6B0CD133" w14:textId="77777777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Equivalent EIRP of 20 dBm (-10 dBW) under satellite coverage.</w:t>
            </w:r>
          </w:p>
          <w:p w14:paraId="65C2831E" w14:textId="1D31CC6F" w:rsidR="004E67E4" w:rsidRPr="004E67E4" w:rsidRDefault="004E67E4" w:rsidP="00BF73E6">
            <w:pPr>
              <w:pStyle w:val="B1"/>
              <w:rPr>
                <w:rFonts w:ascii="Arial" w:hAnsi="Arial" w:cs="Arial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Equivalent G/T of -36</w:t>
            </w:r>
            <w:r w:rsidR="0047189C">
              <w:rPr>
                <w:rFonts w:ascii="Arial" w:hAnsi="Arial" w:cs="Arial"/>
                <w:sz w:val="18"/>
                <w:szCs w:val="18"/>
              </w:rPr>
              <w:t>.</w:t>
            </w:r>
            <w:r w:rsidRPr="004E67E4">
              <w:rPr>
                <w:rFonts w:ascii="Arial" w:hAnsi="Arial" w:cs="Arial"/>
                <w:sz w:val="18"/>
                <w:szCs w:val="18"/>
              </w:rPr>
              <w:t>6 dB/K under satellite coverage.</w:t>
            </w:r>
          </w:p>
        </w:tc>
      </w:tr>
    </w:tbl>
    <w:p w14:paraId="54518A2C" w14:textId="77777777" w:rsidR="003D3496" w:rsidRPr="002752C9" w:rsidRDefault="003D3496" w:rsidP="003D3496"/>
    <w:p w14:paraId="72665A3E" w14:textId="46081C07" w:rsidR="00421FA0" w:rsidRPr="00933B06" w:rsidRDefault="0054791B" w:rsidP="00251B34">
      <w:pPr>
        <w:pStyle w:val="Heading3"/>
        <w:overflowPunct/>
        <w:autoSpaceDE/>
        <w:autoSpaceDN/>
        <w:adjustRightInd/>
        <w:spacing w:before="0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</w:t>
      </w:r>
      <w:r>
        <w:rPr>
          <w:rFonts w:eastAsia="Times New Roman"/>
          <w:lang w:eastAsia="en-US"/>
        </w:rPr>
        <w:tab/>
      </w:r>
      <w:r w:rsidR="00F7257A">
        <w:rPr>
          <w:rFonts w:eastAsia="Times New Roman"/>
          <w:lang w:eastAsia="en-US"/>
        </w:rPr>
        <w:t>Key Points from</w:t>
      </w:r>
      <w:r w:rsidR="00D430DC">
        <w:rPr>
          <w:rFonts w:eastAsia="Times New Roman"/>
          <w:lang w:eastAsia="en-US"/>
        </w:rPr>
        <w:t xml:space="preserve"> </w:t>
      </w:r>
      <w:r w:rsidR="00D430DC" w:rsidRPr="00933B06">
        <w:rPr>
          <w:rFonts w:eastAsia="Times New Roman"/>
          <w:lang w:eastAsia="en-US"/>
        </w:rPr>
        <w:t>TR 38.821</w:t>
      </w:r>
    </w:p>
    <w:p w14:paraId="5FD486D9" w14:textId="71F7B2CF" w:rsidR="0054791B" w:rsidRPr="0054791B" w:rsidRDefault="00EE69CC" w:rsidP="0054791B">
      <w:pPr>
        <w:widowControl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In this clause, we summarize key points on system simulation parameters</w:t>
      </w:r>
      <w:r w:rsidR="00033A1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and link budget analysis from TR 38.821.</w:t>
      </w:r>
    </w:p>
    <w:p w14:paraId="49892E78" w14:textId="7FDB8FD1" w:rsidR="00EE69CC" w:rsidRPr="0054791B" w:rsidRDefault="0054791B" w:rsidP="0054791B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2.1.2.1</w:t>
      </w:r>
      <w:r>
        <w:rPr>
          <w:rFonts w:eastAsia="Times New Roman"/>
          <w:lang w:eastAsia="en-US"/>
        </w:rPr>
        <w:tab/>
      </w:r>
      <w:r w:rsidR="00F7257A" w:rsidRPr="0054791B">
        <w:rPr>
          <w:rFonts w:eastAsia="Times New Roman"/>
          <w:lang w:eastAsia="en-US"/>
        </w:rPr>
        <w:t>System Simulation Parameters</w:t>
      </w:r>
    </w:p>
    <w:p w14:paraId="29ACEC5D" w14:textId="77777777" w:rsidR="00641A6F" w:rsidRDefault="00641A6F" w:rsidP="00641A6F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TR 38.821 (Clause 6.1.1)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gives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link-level simulation parameters using two distinct calibration sets: Set-1 (Table 6.1.1.1-1) and Set-2 (Table 6.1.1.1-2). In S-band GEO scenarios, the downlink satellite EIRP density is defined as 59 dBW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/MHz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Set-1 and 53.5 dBW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/MHz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Set-2.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For the uplink, the corresponding tables specify satellite receive G/T values of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19 dB/K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(Set-1)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and 14 dB/K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(Set-2).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These sets further define the Rx maximum gain and equivalent aperture, specified as 22 m for Set-1 and 12 m for Set-2 for S-band GEO operations.</w:t>
      </w:r>
    </w:p>
    <w:p w14:paraId="1246FAC2" w14:textId="36EDCB67" w:rsidR="00F7257A" w:rsidRPr="0054791B" w:rsidRDefault="0054791B" w:rsidP="0054791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874D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UE characteristics for these simulations, outli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nes in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Table 6.1.1.1-3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, are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reproduced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here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as Table 2.1.2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.1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reading convenience.</w:t>
      </w:r>
    </w:p>
    <w:p w14:paraId="727BF537" w14:textId="3035E512" w:rsidR="0054791B" w:rsidRPr="0054791B" w:rsidRDefault="0054791B" w:rsidP="0054791B">
      <w:pPr>
        <w:pStyle w:val="TH"/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lastRenderedPageBreak/>
        <w:t xml:space="preserve">Table </w:t>
      </w:r>
      <w:r w:rsidR="00A03F70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2.1.2.1-1</w:t>
      </w: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: UE characteristics for system level simulations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54791B" w:rsidRPr="00B923D6" w14:paraId="7146973C" w14:textId="77777777" w:rsidTr="00BF73E6">
        <w:tc>
          <w:tcPr>
            <w:tcW w:w="1250" w:type="pct"/>
          </w:tcPr>
          <w:p w14:paraId="187B2BEE" w14:textId="77777777" w:rsidR="0054791B" w:rsidRPr="00B923D6" w:rsidRDefault="0054791B" w:rsidP="00BF73E6">
            <w:pPr>
              <w:pStyle w:val="TAC"/>
            </w:pPr>
            <w:r w:rsidRPr="00B923D6">
              <w:t>Characteristics</w:t>
            </w:r>
          </w:p>
        </w:tc>
        <w:tc>
          <w:tcPr>
            <w:tcW w:w="1250" w:type="pct"/>
          </w:tcPr>
          <w:p w14:paraId="485100FC" w14:textId="77777777" w:rsidR="0054791B" w:rsidRPr="00B923D6" w:rsidRDefault="0054791B" w:rsidP="00BF73E6">
            <w:pPr>
              <w:pStyle w:val="TAC"/>
            </w:pPr>
            <w:r w:rsidRPr="00B923D6">
              <w:t>VSAT (Note 2)</w:t>
            </w:r>
          </w:p>
        </w:tc>
        <w:tc>
          <w:tcPr>
            <w:tcW w:w="1250" w:type="pct"/>
          </w:tcPr>
          <w:p w14:paraId="669F8DE0" w14:textId="77777777" w:rsidR="0054791B" w:rsidRPr="00B923D6" w:rsidRDefault="0054791B" w:rsidP="00BF73E6">
            <w:pPr>
              <w:pStyle w:val="TAC"/>
            </w:pPr>
            <w:r w:rsidRPr="00B923D6">
              <w:t>Handheld</w:t>
            </w:r>
          </w:p>
        </w:tc>
        <w:tc>
          <w:tcPr>
            <w:tcW w:w="1250" w:type="pct"/>
          </w:tcPr>
          <w:p w14:paraId="1212AB69" w14:textId="77777777" w:rsidR="0054791B" w:rsidRPr="00B923D6" w:rsidRDefault="0054791B" w:rsidP="00BF73E6">
            <w:pPr>
              <w:pStyle w:val="TAC"/>
            </w:pPr>
            <w:r w:rsidRPr="00B923D6">
              <w:t>Other (Note 1)</w:t>
            </w:r>
          </w:p>
        </w:tc>
      </w:tr>
      <w:tr w:rsidR="0054791B" w:rsidRPr="00B923D6" w14:paraId="64B920A5" w14:textId="77777777" w:rsidTr="00BF73E6">
        <w:tc>
          <w:tcPr>
            <w:tcW w:w="1250" w:type="pct"/>
          </w:tcPr>
          <w:p w14:paraId="3C24CC90" w14:textId="77777777" w:rsidR="0054791B" w:rsidRPr="00B923D6" w:rsidRDefault="0054791B" w:rsidP="00BF73E6">
            <w:pPr>
              <w:pStyle w:val="TAC"/>
            </w:pPr>
            <w:r w:rsidRPr="00B923D6">
              <w:t>Frequency band</w:t>
            </w:r>
          </w:p>
        </w:tc>
        <w:tc>
          <w:tcPr>
            <w:tcW w:w="1250" w:type="pct"/>
          </w:tcPr>
          <w:p w14:paraId="6AC87C36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  <w:tc>
          <w:tcPr>
            <w:tcW w:w="1250" w:type="pct"/>
          </w:tcPr>
          <w:p w14:paraId="285223E5" w14:textId="77777777" w:rsidR="0054791B" w:rsidRPr="00B923D6" w:rsidRDefault="0054791B" w:rsidP="00BF73E6">
            <w:pPr>
              <w:pStyle w:val="TAC"/>
            </w:pPr>
            <w:r w:rsidRPr="00B923D6">
              <w:t>S band (i.e. 2 GHz)</w:t>
            </w:r>
          </w:p>
        </w:tc>
        <w:tc>
          <w:tcPr>
            <w:tcW w:w="1250" w:type="pct"/>
          </w:tcPr>
          <w:p w14:paraId="7237E0D4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</w:tr>
      <w:tr w:rsidR="0054791B" w:rsidRPr="00B923D6" w14:paraId="6837AAF9" w14:textId="77777777" w:rsidTr="00BF73E6">
        <w:tc>
          <w:tcPr>
            <w:tcW w:w="1250" w:type="pct"/>
          </w:tcPr>
          <w:p w14:paraId="2D264EE8" w14:textId="77777777" w:rsidR="0054791B" w:rsidRPr="00B923D6" w:rsidRDefault="0054791B" w:rsidP="00BF73E6">
            <w:pPr>
              <w:pStyle w:val="TAC"/>
            </w:pPr>
            <w:r w:rsidRPr="00B923D6">
              <w:t>Antenna type and configuration</w:t>
            </w:r>
          </w:p>
        </w:tc>
        <w:tc>
          <w:tcPr>
            <w:tcW w:w="1250" w:type="pct"/>
          </w:tcPr>
          <w:p w14:paraId="31ADE283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6D79952" w14:textId="77777777" w:rsidR="0054791B" w:rsidRPr="00B923D6" w:rsidRDefault="0054791B" w:rsidP="00BF73E6">
            <w:pPr>
              <w:pStyle w:val="TAC"/>
            </w:pPr>
            <w:r w:rsidRPr="00B923D6">
              <w:t>Section 6.4.1 of [2] with 60 cm equivalent aperture diameter</w:t>
            </w:r>
          </w:p>
        </w:tc>
        <w:tc>
          <w:tcPr>
            <w:tcW w:w="1250" w:type="pct"/>
          </w:tcPr>
          <w:p w14:paraId="4821E7E8" w14:textId="77777777" w:rsidR="0054791B" w:rsidRPr="00B923D6" w:rsidRDefault="0054791B" w:rsidP="00BF73E6">
            <w:pPr>
              <w:pStyle w:val="TAC"/>
            </w:pPr>
            <w:r w:rsidRPr="00B923D6">
              <w:t>(1, 1, 2) with omni-directional antenna element</w:t>
            </w:r>
          </w:p>
          <w:p w14:paraId="57CA988E" w14:textId="77777777" w:rsidR="0054791B" w:rsidRPr="00B923D6" w:rsidRDefault="0054791B" w:rsidP="00BF73E6">
            <w:pPr>
              <w:pStyle w:val="TAC"/>
            </w:pPr>
          </w:p>
        </w:tc>
        <w:tc>
          <w:tcPr>
            <w:tcW w:w="1250" w:type="pct"/>
          </w:tcPr>
          <w:p w14:paraId="124B614C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0E04EB0" w14:textId="77777777" w:rsidR="0054791B" w:rsidRPr="00B923D6" w:rsidRDefault="0054791B" w:rsidP="00BF73E6">
            <w:pPr>
              <w:pStyle w:val="TAC"/>
            </w:pPr>
            <w:r w:rsidRPr="00B923D6">
              <w:t>(M,N,P,Mg,Ng) = (TBD,TBD,2,1,1); (dV,dH) = (TBD, TBD)λ with directional antenna element (HPBW=65 deg)</w:t>
            </w:r>
          </w:p>
        </w:tc>
      </w:tr>
      <w:tr w:rsidR="0054791B" w:rsidRPr="00B923D6" w14:paraId="0FA51347" w14:textId="77777777" w:rsidTr="00BF73E6">
        <w:tc>
          <w:tcPr>
            <w:tcW w:w="1250" w:type="pct"/>
          </w:tcPr>
          <w:p w14:paraId="3AA70805" w14:textId="77777777" w:rsidR="0054791B" w:rsidRPr="00B923D6" w:rsidRDefault="0054791B" w:rsidP="00BF73E6">
            <w:pPr>
              <w:pStyle w:val="TAC"/>
            </w:pPr>
            <w:r w:rsidRPr="00B923D6">
              <w:t>Polarisation</w:t>
            </w:r>
          </w:p>
        </w:tc>
        <w:tc>
          <w:tcPr>
            <w:tcW w:w="1250" w:type="pct"/>
          </w:tcPr>
          <w:p w14:paraId="34EB816F" w14:textId="77777777" w:rsidR="0054791B" w:rsidRPr="00B923D6" w:rsidRDefault="0054791B" w:rsidP="00BF73E6">
            <w:pPr>
              <w:pStyle w:val="TAC"/>
            </w:pPr>
            <w:r w:rsidRPr="00B923D6">
              <w:t>circular</w:t>
            </w:r>
          </w:p>
        </w:tc>
        <w:tc>
          <w:tcPr>
            <w:tcW w:w="1250" w:type="pct"/>
          </w:tcPr>
          <w:p w14:paraId="49D13C17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  <w:tc>
          <w:tcPr>
            <w:tcW w:w="1250" w:type="pct"/>
          </w:tcPr>
          <w:p w14:paraId="7AFB241B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</w:tr>
      <w:tr w:rsidR="0054791B" w:rsidRPr="00B923D6" w14:paraId="147F350F" w14:textId="77777777" w:rsidTr="00BF73E6">
        <w:tc>
          <w:tcPr>
            <w:tcW w:w="1250" w:type="pct"/>
          </w:tcPr>
          <w:p w14:paraId="4AE13AD2" w14:textId="77777777" w:rsidR="0054791B" w:rsidRPr="00B923D6" w:rsidRDefault="0054791B" w:rsidP="00BF73E6">
            <w:pPr>
              <w:pStyle w:val="TAC"/>
            </w:pPr>
            <w:r w:rsidRPr="00B923D6">
              <w:t xml:space="preserve">Rx Antenna gain </w:t>
            </w:r>
          </w:p>
        </w:tc>
        <w:tc>
          <w:tcPr>
            <w:tcW w:w="1250" w:type="pct"/>
          </w:tcPr>
          <w:p w14:paraId="3D9A74B0" w14:textId="77777777" w:rsidR="0054791B" w:rsidRPr="00B923D6" w:rsidRDefault="0054791B" w:rsidP="00BF73E6">
            <w:pPr>
              <w:pStyle w:val="TAC"/>
            </w:pPr>
            <w:r w:rsidRPr="00B923D6">
              <w:t xml:space="preserve">39.7 dBi </w:t>
            </w:r>
          </w:p>
        </w:tc>
        <w:tc>
          <w:tcPr>
            <w:tcW w:w="1250" w:type="pct"/>
          </w:tcPr>
          <w:p w14:paraId="697B5B14" w14:textId="77777777" w:rsidR="0054791B" w:rsidRPr="00B923D6" w:rsidRDefault="0054791B" w:rsidP="00BF73E6">
            <w:pPr>
              <w:pStyle w:val="TAC"/>
            </w:pPr>
            <w:r w:rsidRPr="00B923D6">
              <w:t>0 dBi per element</w:t>
            </w:r>
          </w:p>
        </w:tc>
        <w:tc>
          <w:tcPr>
            <w:tcW w:w="1250" w:type="pct"/>
          </w:tcPr>
          <w:p w14:paraId="3C61F19F" w14:textId="77777777" w:rsidR="0054791B" w:rsidRPr="00B923D6" w:rsidRDefault="0054791B" w:rsidP="00BF73E6">
            <w:pPr>
              <w:pStyle w:val="TAC"/>
            </w:pPr>
            <w:r w:rsidRPr="00B923D6">
              <w:t>TBD dBi per element</w:t>
            </w:r>
          </w:p>
        </w:tc>
      </w:tr>
      <w:tr w:rsidR="0054791B" w:rsidRPr="00B923D6" w14:paraId="35916064" w14:textId="77777777" w:rsidTr="00BF73E6">
        <w:tc>
          <w:tcPr>
            <w:tcW w:w="1250" w:type="pct"/>
          </w:tcPr>
          <w:p w14:paraId="6F23412F" w14:textId="77777777" w:rsidR="0054791B" w:rsidRPr="00B923D6" w:rsidRDefault="0054791B" w:rsidP="00BF73E6">
            <w:pPr>
              <w:pStyle w:val="TAC"/>
            </w:pPr>
            <w:r w:rsidRPr="00B923D6">
              <w:t>Antenna temperature</w:t>
            </w:r>
          </w:p>
        </w:tc>
        <w:tc>
          <w:tcPr>
            <w:tcW w:w="1250" w:type="pct"/>
          </w:tcPr>
          <w:p w14:paraId="3688A5E1" w14:textId="77777777" w:rsidR="0054791B" w:rsidRPr="00B923D6" w:rsidRDefault="0054791B" w:rsidP="00BF73E6">
            <w:pPr>
              <w:pStyle w:val="TAC"/>
            </w:pPr>
            <w:r w:rsidRPr="00B923D6">
              <w:t>150 K</w:t>
            </w:r>
          </w:p>
        </w:tc>
        <w:tc>
          <w:tcPr>
            <w:tcW w:w="1250" w:type="pct"/>
          </w:tcPr>
          <w:p w14:paraId="335081AE" w14:textId="77777777" w:rsidR="0054791B" w:rsidRPr="00B923D6" w:rsidRDefault="0054791B" w:rsidP="00BF73E6">
            <w:pPr>
              <w:pStyle w:val="TAC"/>
            </w:pPr>
            <w:r w:rsidRPr="00B923D6">
              <w:t>290 K</w:t>
            </w:r>
          </w:p>
        </w:tc>
        <w:tc>
          <w:tcPr>
            <w:tcW w:w="1250" w:type="pct"/>
          </w:tcPr>
          <w:p w14:paraId="328BBAFE" w14:textId="77777777" w:rsidR="0054791B" w:rsidRPr="00B923D6" w:rsidRDefault="0054791B" w:rsidP="00BF73E6">
            <w:pPr>
              <w:pStyle w:val="TAC"/>
            </w:pPr>
            <w:r w:rsidRPr="00B923D6">
              <w:t>TBD K</w:t>
            </w:r>
          </w:p>
        </w:tc>
      </w:tr>
      <w:tr w:rsidR="0054791B" w:rsidRPr="00B923D6" w14:paraId="611A748B" w14:textId="77777777" w:rsidTr="00BF73E6">
        <w:tc>
          <w:tcPr>
            <w:tcW w:w="1250" w:type="pct"/>
          </w:tcPr>
          <w:p w14:paraId="252BA60F" w14:textId="77777777" w:rsidR="0054791B" w:rsidRPr="00B923D6" w:rsidRDefault="0054791B" w:rsidP="00BF73E6">
            <w:pPr>
              <w:pStyle w:val="TAC"/>
            </w:pPr>
            <w:r w:rsidRPr="00B923D6">
              <w:t>Noise figure</w:t>
            </w:r>
          </w:p>
        </w:tc>
        <w:tc>
          <w:tcPr>
            <w:tcW w:w="1250" w:type="pct"/>
          </w:tcPr>
          <w:p w14:paraId="168E5D1A" w14:textId="77777777" w:rsidR="0054791B" w:rsidRPr="00B923D6" w:rsidRDefault="0054791B" w:rsidP="00BF73E6">
            <w:pPr>
              <w:pStyle w:val="TAC"/>
            </w:pPr>
            <w:r w:rsidRPr="00B923D6">
              <w:t>1.2 dB</w:t>
            </w:r>
          </w:p>
        </w:tc>
        <w:tc>
          <w:tcPr>
            <w:tcW w:w="1250" w:type="pct"/>
          </w:tcPr>
          <w:p w14:paraId="6E966524" w14:textId="77777777" w:rsidR="0054791B" w:rsidRPr="00B923D6" w:rsidRDefault="0054791B" w:rsidP="00BF73E6">
            <w:pPr>
              <w:pStyle w:val="TAC"/>
            </w:pPr>
            <w:r w:rsidRPr="00B923D6">
              <w:t>7 dB</w:t>
            </w:r>
          </w:p>
        </w:tc>
        <w:tc>
          <w:tcPr>
            <w:tcW w:w="1250" w:type="pct"/>
          </w:tcPr>
          <w:p w14:paraId="1AB306D9" w14:textId="77777777" w:rsidR="0054791B" w:rsidRPr="00B923D6" w:rsidRDefault="0054791B" w:rsidP="00BF73E6">
            <w:pPr>
              <w:pStyle w:val="TAC"/>
            </w:pPr>
            <w:r w:rsidRPr="00B923D6">
              <w:t>TBD dB</w:t>
            </w:r>
          </w:p>
        </w:tc>
      </w:tr>
      <w:tr w:rsidR="0054791B" w:rsidRPr="00B923D6" w14:paraId="7A86585D" w14:textId="77777777" w:rsidTr="00BF73E6">
        <w:tc>
          <w:tcPr>
            <w:tcW w:w="1250" w:type="pct"/>
          </w:tcPr>
          <w:p w14:paraId="4EF5DDCC" w14:textId="77777777" w:rsidR="0054791B" w:rsidRPr="00B923D6" w:rsidRDefault="0054791B" w:rsidP="00BF73E6">
            <w:pPr>
              <w:pStyle w:val="TAC"/>
            </w:pPr>
            <w:r w:rsidRPr="00B923D6">
              <w:t>Tx transmit power</w:t>
            </w:r>
          </w:p>
        </w:tc>
        <w:tc>
          <w:tcPr>
            <w:tcW w:w="1250" w:type="pct"/>
          </w:tcPr>
          <w:p w14:paraId="494ACB20" w14:textId="77777777" w:rsidR="0054791B" w:rsidRPr="00B923D6" w:rsidRDefault="0054791B" w:rsidP="00BF73E6">
            <w:pPr>
              <w:pStyle w:val="TAC"/>
            </w:pPr>
            <w:r w:rsidRPr="00B923D6">
              <w:t>2 W (33 dBm)</w:t>
            </w:r>
          </w:p>
        </w:tc>
        <w:tc>
          <w:tcPr>
            <w:tcW w:w="1250" w:type="pct"/>
          </w:tcPr>
          <w:p w14:paraId="555F79AB" w14:textId="77777777" w:rsidR="0054791B" w:rsidRPr="00B923D6" w:rsidRDefault="0054791B" w:rsidP="00BF73E6">
            <w:pPr>
              <w:pStyle w:val="TAC"/>
            </w:pPr>
            <w:r w:rsidRPr="00B923D6">
              <w:t>200 mW (23 dBm)</w:t>
            </w:r>
          </w:p>
        </w:tc>
        <w:tc>
          <w:tcPr>
            <w:tcW w:w="1250" w:type="pct"/>
          </w:tcPr>
          <w:p w14:paraId="4ACB764E" w14:textId="77777777" w:rsidR="0054791B" w:rsidRPr="00B923D6" w:rsidRDefault="0054791B" w:rsidP="00BF73E6">
            <w:pPr>
              <w:pStyle w:val="TAC"/>
            </w:pPr>
            <w:r w:rsidRPr="00B923D6">
              <w:t>[TBD W (TBD dBm)]</w:t>
            </w:r>
          </w:p>
        </w:tc>
      </w:tr>
      <w:tr w:rsidR="0054791B" w:rsidRPr="00B923D6" w14:paraId="12E49DB0" w14:textId="77777777" w:rsidTr="00BF73E6">
        <w:tc>
          <w:tcPr>
            <w:tcW w:w="1250" w:type="pct"/>
          </w:tcPr>
          <w:p w14:paraId="0EF8D350" w14:textId="77777777" w:rsidR="0054791B" w:rsidRPr="00B923D6" w:rsidRDefault="0054791B" w:rsidP="00BF73E6">
            <w:pPr>
              <w:pStyle w:val="TAC"/>
            </w:pPr>
            <w:r w:rsidRPr="00B923D6">
              <w:t>Tx antenna gain</w:t>
            </w:r>
          </w:p>
        </w:tc>
        <w:tc>
          <w:tcPr>
            <w:tcW w:w="1250" w:type="pct"/>
          </w:tcPr>
          <w:p w14:paraId="7ACF4A59" w14:textId="77777777" w:rsidR="0054791B" w:rsidRPr="00B923D6" w:rsidRDefault="0054791B" w:rsidP="00BF73E6">
            <w:pPr>
              <w:pStyle w:val="TAC"/>
            </w:pPr>
            <w:r w:rsidRPr="00B923D6">
              <w:t>43.2 dBi</w:t>
            </w:r>
          </w:p>
        </w:tc>
        <w:tc>
          <w:tcPr>
            <w:tcW w:w="1250" w:type="pct"/>
          </w:tcPr>
          <w:p w14:paraId="7D643190" w14:textId="77777777" w:rsidR="0054791B" w:rsidRPr="00B923D6" w:rsidRDefault="0054791B" w:rsidP="00BF73E6">
            <w:pPr>
              <w:pStyle w:val="TAC"/>
            </w:pPr>
            <w:r w:rsidRPr="00B923D6">
              <w:t>0 dBi per element</w:t>
            </w:r>
          </w:p>
        </w:tc>
        <w:tc>
          <w:tcPr>
            <w:tcW w:w="1250" w:type="pct"/>
          </w:tcPr>
          <w:p w14:paraId="07CE5D79" w14:textId="77777777" w:rsidR="0054791B" w:rsidRPr="00B923D6" w:rsidRDefault="0054791B" w:rsidP="00BF73E6">
            <w:pPr>
              <w:pStyle w:val="TAC"/>
            </w:pPr>
            <w:r w:rsidRPr="00B923D6">
              <w:t>TBD dBi per element</w:t>
            </w:r>
          </w:p>
        </w:tc>
      </w:tr>
      <w:tr w:rsidR="0054791B" w:rsidRPr="00B923D6" w14:paraId="78ECE9BD" w14:textId="77777777" w:rsidTr="00BF73E6">
        <w:tc>
          <w:tcPr>
            <w:tcW w:w="5000" w:type="pct"/>
            <w:gridSpan w:val="4"/>
          </w:tcPr>
          <w:p w14:paraId="67821B4A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Moving platforms (e.g., aircrafts, vessels), building mounted devices. These values are provided for information.</w:t>
            </w:r>
          </w:p>
          <w:p w14:paraId="055DC220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450CE8">
              <w:t xml:space="preserve"> 2:</w:t>
            </w:r>
            <w:r>
              <w:tab/>
            </w:r>
            <w:r w:rsidRPr="00450CE8">
              <w:t>VSAT terminal characteristics could be implemented with phased array antenna</w:t>
            </w:r>
          </w:p>
        </w:tc>
      </w:tr>
    </w:tbl>
    <w:p w14:paraId="19C95F66" w14:textId="6E0DE7FA" w:rsidR="00A03F70" w:rsidRPr="00A03F70" w:rsidRDefault="00A03F70" w:rsidP="00641A6F">
      <w:pPr>
        <w:widowControl/>
        <w:spacing w:before="240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6.1.1.1-9 lists 30 calibration study cases, from SC1 to SC30. Of particular interest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SA4 study</w:t>
      </w: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cases SC4 and SC5 are configured for a handheld S-band with Satellite Parameter Set-1, while SC19 and SC20 use Satellite Parameter Set-2 for the same configuration.</w:t>
      </w:r>
    </w:p>
    <w:p w14:paraId="209E5774" w14:textId="35721446" w:rsidR="00A03F70" w:rsidRPr="00A03F70" w:rsidRDefault="00A03F70" w:rsidP="00A03F70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2.1.2.2</w:t>
      </w:r>
      <w:r>
        <w:rPr>
          <w:rFonts w:eastAsia="Times New Roman"/>
          <w:lang w:eastAsia="en-US"/>
        </w:rPr>
        <w:tab/>
      </w:r>
      <w:r w:rsidR="00F7257A" w:rsidRPr="00A03F70">
        <w:rPr>
          <w:rFonts w:eastAsia="Times New Roman"/>
          <w:lang w:eastAsia="en-US"/>
        </w:rPr>
        <w:t>Link Budget Analysis</w:t>
      </w:r>
    </w:p>
    <w:p w14:paraId="5141871C" w14:textId="77777777" w:rsidR="006F06D2" w:rsidRDefault="00A03F70" w:rsidP="006F06D2">
      <w:pPr>
        <w:widowControl/>
        <w:spacing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38.821, specifically c</w:t>
      </w:r>
      <w:r w:rsidR="00F7257A"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6.1.3.1 outlines the formulas for link budget calculations.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</w:p>
    <w:p w14:paraId="51A43F3F" w14:textId="25CD54F8" w:rsidR="006F06D2" w:rsidRPr="006F06D2" w:rsidRDefault="006F06D2" w:rsidP="006F06D2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Carrier-to-noise-and-interference ratio (CNIR) of transmission link between satellite and UE can be derived by carrier-to-noise ratio (CNR) and carrier-to-interference ratio (CIR) as follows</w:t>
      </w:r>
    </w:p>
    <w:p w14:paraId="251B22A3" w14:textId="5B5D5A9C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6E29CC" w:rsidRPr="006E2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38E2CCB8">
          <v:shape id="Picture 210" o:spid="_x0000_i1078" type="#_x0000_t75" style="width:253.35pt;height:15.35pt;visibility:visible;mso-wrap-style:square">
            <v:imagedata r:id="rId12" o:title="" chromakey="white"/>
            <o:lock v:ext="edit" rotation="t" cropping="t" verticies="t"/>
          </v:shape>
        </w:pict>
      </w:r>
    </w:p>
    <w:p w14:paraId="1D0C9D6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formula for CNR calculation is</w:t>
      </w:r>
    </w:p>
    <w:p w14:paraId="07FE8E19" w14:textId="25DE395A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6E29CC" w:rsidRPr="006E2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1BB8E56D">
          <v:shape id="Picture 209" o:spid="_x0000_i1077" type="#_x0000_t75" alt="A black text on a white background&#13;&#13;&#13;&#13;&#13;&#13;&#13;&#10;&#13;&#13;&#13;&#13;&#13;&#13;&#13;&#10;AI-generated content may be incorrect." style="width:401.35pt;height:30.65pt;visibility:visible;mso-wrap-style:square">
            <v:imagedata r:id="rId13" o:title="A black text on a white background&#13;&#13;&#13;&#13;&#13;&#13;&#13;&#10;&#13;&#13;&#13;&#13;&#13;&#13;&#13;&#10;AI-generated content may be incorrect" cropright="5907f" chromakey="white"/>
            <o:lock v:ext="edit" rotation="t" cropping="t" verticies="t"/>
          </v:shape>
        </w:pict>
      </w:r>
    </w:p>
    <w:p w14:paraId="4B9E1239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EIRP is effective isotropic radiated power (EIRP),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696C031">
          <v:shape id="Picture 208" o:spid="_x0000_i1076" type="#_x0000_t75" style="width:20pt;height:12.65pt;visibility:visible;mso-wrap-style:square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6B19183">
          <v:shape id="Picture 207" o:spid="_x0000_i1075" type="#_x0000_t75" style="width:20pt;height:12.65pt;visibility:visible;mso-wrap-style:square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antenna-gain-to-noise-temperature,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96DE51A">
          <v:shape id="Picture 206" o:spid="_x0000_i1074" type="#_x0000_t75" style="width:6.65pt;height:12.65pt;visibility:visible;mso-wrap-style:square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F740097">
          <v:shape id="Picture 205" o:spid="_x0000_i1073" type="#_x0000_t75" style="width:6.65pt;height:12.65pt;visibility:visible;mso-wrap-style:square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Boltzmann constant and equals to -228.6 dBW/K/Hz,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0F5AB12">
          <v:shape id="Picture 204" o:spid="_x0000_i1072" type="#_x0000_t75" style="width:22.65pt;height:12.65pt;visibility:visible;mso-wrap-style:square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A74295C">
          <v:shape id="Picture 203" o:spid="_x0000_i1071" type="#_x0000_t75" style="width:22.65pt;height:12.65pt;visibility:visible;mso-wrap-style:square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free space path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73E5149">
          <v:shape id="Picture 202" o:spid="_x0000_i1070" type="#_x0000_t75" style="width:18pt;height:12.65pt;visibility:visible;mso-wrap-style:square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832DF3B">
          <v:shape id="Picture 201" o:spid="_x0000_i1069" type="#_x0000_t75" style="width:18pt;height:12.65pt;visibility:visible;mso-wrap-style:square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atmospheric path loss due to gases and rain fades,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AA8EBFF">
          <v:shape id="Picture 200" o:spid="_x0000_i1068" type="#_x0000_t75" style="width:21.35pt;height:12pt;visibility:visible;mso-wrap-style:square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DE42AD0">
          <v:shape id="Picture 199" o:spid="_x0000_i1067" type="#_x0000_t75" style="width:21.35pt;height:12pt;visibility:visible;mso-wrap-style:square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shadowing margin,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FF608F6">
          <v:shape id="Picture 198" o:spid="_x0000_i1066" type="#_x0000_t75" style="width:39.35pt;height:12pt;visibility:visible;mso-wrap-style:square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0287CF2">
          <v:shape id="Picture 197" o:spid="_x0000_i1065" type="#_x0000_t75" style="width:39.35pt;height:12pt;visibility:visible;mso-wrap-style:square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scintillation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4F9898F">
          <v:shape id="Picture 196" o:spid="_x0000_i1064" type="#_x0000_t75" style="width:24pt;height:12.65pt;visibility:visible;mso-wrap-style:square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A734CDF">
          <v:shape id="Picture 195" o:spid="_x0000_i1063" type="#_x0000_t75" style="width:24pt;height:12.65pt;visibility:visible;mso-wrap-style:square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additional loss, for example degradation due to feeder links in case of non-regenerative systems,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A806C7A">
          <v:shape id="Picture 194" o:spid="_x0000_i1062" type="#_x0000_t75" style="width:7.35pt;height:12.65pt;visibility:visible;mso-wrap-style:square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D026B7F">
          <v:shape id="Picture 193" o:spid="_x0000_i1061" type="#_x0000_t75" style="width:7.35pt;height:12.65pt;visibility:visible;mso-wrap-style:square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channel bandwidth.</w:t>
      </w:r>
    </w:p>
    <w:p w14:paraId="0A2DF6F1" w14:textId="1351EC3E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Antenna-gain-to-noise-temperature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1B7E67F">
          <v:shape id="Picture 192" o:spid="_x0000_i1060" type="#_x0000_t75" style="width:20pt;height:12.65pt;visibility:visible;mso-wrap-style:square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74063FA">
          <v:shape id="Picture 191" o:spid="_x0000_i1059" type="#_x0000_t75" style="width:20pt;height:12.65pt;visibility:visible;mso-wrap-style:square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derived by [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]</w:t>
      </w:r>
    </w:p>
    <w:p w14:paraId="2067340D" w14:textId="4DF4CA93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6E29CC" w:rsidRPr="006E2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281C5F61">
          <v:shape id="Picture 190" o:spid="_x0000_i1058" type="#_x0000_t75" style="width:378.65pt;height:16pt;visibility:visible;mso-wrap-style:square">
            <v:imagedata r:id="rId2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3244888D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7440E0A">
          <v:shape id="Picture 189" o:spid="_x0000_i1057" type="#_x0000_t75" style="width:12.65pt;height:12.65pt;visibility:visible;mso-wrap-style:square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7246967">
          <v:shape id="Picture 188" o:spid="_x0000_i1056" type="#_x0000_t75" style="width:12.65pt;height:12.65pt;visibility:visible;mso-wrap-style:square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B114617">
          <v:shape id="Picture 187" o:spid="_x0000_i1055" type="#_x0000_t75" style="width:12pt;height:14pt;visibility:visible;mso-wrap-style:square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757DD1A">
          <v:shape id="Picture 186" o:spid="_x0000_i1054" type="#_x0000_t75" style="width:12pt;height:14pt;visibility:visible;mso-wrap-style:square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noise figure,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814F705">
          <v:shape id="Picture 185" o:spid="_x0000_i1053" type="#_x0000_t75" style="width:10.65pt;height:12.65pt;visibility:visible;mso-wrap-style:square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75F6D03">
          <v:shape id="Picture 184" o:spid="_x0000_i1052" type="#_x0000_t75" style="width:10.65pt;height:12.65pt;visibility:visible;mso-wrap-style:square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ambient temperature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0736B14">
          <v:shape id="Picture 183" o:spid="_x0000_i1051" type="#_x0000_t75" style="width:10.65pt;height:12.65pt;visibility:visible;mso-wrap-style:square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187F0C0">
          <v:shape id="Picture 182" o:spid="_x0000_i1050" type="#_x0000_t75" style="width:10.65pt;height:12.65pt;visibility:visible;mso-wrap-style:square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temperature. Receive antenna gain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080F4FD">
          <v:shape id="Picture 181" o:spid="_x0000_i1049" type="#_x0000_t75" style="width:12.65pt;height:12.65pt;visibility:visible;mso-wrap-style:square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E7DE61A">
          <v:shape id="Picture 180" o:spid="_x0000_i1048" type="#_x0000_t75" style="width:12.65pt;height:12.65pt;visibility:visible;mso-wrap-style:square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obtained by</w:t>
      </w:r>
    </w:p>
    <w:p w14:paraId="0A375B0C" w14:textId="66C231B4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6E29CC" w:rsidRPr="006E2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1A2BEF4A">
          <v:shape id="Picture 179" o:spid="_x0000_i1047" type="#_x0000_t75" alt="A math equations on a white background&#13;&#13;&#13;&#13;&#13;&#13;&#13;&#10;&#13;&#13;&#13;&#13;&#13;&#13;&#13;&#10;AI-generated content may be incorrect." style="width:338pt;height:48.65pt;visibility:visible;mso-wrap-style:square">
            <v:imagedata r:id="rId27" o:title="A math equations on a white background&#13;&#13;&#13;&#13;&#13;&#13;&#13;&#10;&#13;&#13;&#13;&#13;&#13;&#13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08AC9C5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55526F3">
          <v:shape id="Picture 178" o:spid="_x0000_i1046" type="#_x0000_t75" style="width:18.65pt;height:13.35pt;visibility:visible;mso-wrap-style:square">
            <v:imagedata r:id="rId2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BC90031">
          <v:shape id="Picture 177" o:spid="_x0000_i1045" type="#_x0000_t75" style="width:18.65pt;height:13.35pt;visibility:visible;mso-wrap-style:square">
            <v:imagedata r:id="rId2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element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A63C0FA">
          <v:shape id="Picture 176" o:spid="_x0000_i1044" type="#_x0000_t75" style="width:20pt;height:13.35pt;visibility:visible;mso-wrap-style:square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4688324">
          <v:shape id="Picture 175" o:spid="_x0000_i1043" type="#_x0000_t75" style="width:20pt;height:13.35pt;visibility:visible;mso-wrap-style:square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number of receive antenna elements,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48B647A">
          <v:shape id="Picture 174" o:spid="_x0000_i1042" type="#_x0000_t75" style="width:11.35pt;height:14pt;visibility:visible;mso-wrap-style:square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8433B7D">
          <v:shape id="Picture 173" o:spid="_x0000_i1041" type="#_x0000_t75" style="width:11.35pt;height:14pt;visibility:visible;mso-wrap-style:square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polarization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lastRenderedPageBreak/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3264514">
          <v:shape id="Picture 172" o:spid="_x0000_i1040" type="#_x0000_t75" style="width:6pt;height:12.65pt;visibility:visible;mso-wrap-style:square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474D8EE">
          <v:shape id="Picture 171" o:spid="_x0000_i1039" type="#_x0000_t75" style="width:6pt;height:12.65pt;visibility:visible;mso-wrap-style:square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antenna aperture efficiency (a dimensionless parameter with typical values for parabolic antennas from 0.55 to 0.70), D is the equivalent antenna diameter,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577A77E">
          <v:shape id="Picture 170" o:spid="_x0000_i1038" type="#_x0000_t75" style="width:6pt;height:12.65pt;visibility:visible;mso-wrap-style:square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8BEA794">
          <v:shape id="Picture 169" o:spid="_x0000_i1037" type="#_x0000_t75" style="width:6pt;height:12.65pt;visibility:visible;mso-wrap-style:square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wavelength.</w:t>
      </w:r>
    </w:p>
    <w:p w14:paraId="60F5E222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EIRP can be calculated by</w:t>
      </w:r>
    </w:p>
    <w:p w14:paraId="53F12537" w14:textId="79078FF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6E29CC" w:rsidRPr="006E2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583EC1E4">
          <v:shape id="Picture 168" o:spid="_x0000_i1036" type="#_x0000_t75" style="width:214.65pt;height:12.65pt;visibility:visible;mso-wrap-style:square">
            <v:imagedata r:id="rId3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652D9A47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CAB0FE4">
          <v:shape id="Picture 167" o:spid="_x0000_i1035" type="#_x0000_t75" style="width:12pt;height:12.65pt;visibility:visible;mso-wrap-style:square">
            <v:imagedata r:id="rId3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5E330CC">
          <v:shape id="Picture 166" o:spid="_x0000_i1034" type="#_x0000_t75" style="width:12pt;height:12.65pt;visibility:visible;mso-wrap-style:square">
            <v:imagedata r:id="rId3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transmit power,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5C04394">
          <v:shape id="Picture 165" o:spid="_x0000_i1033" type="#_x0000_t75" style="width:11.35pt;height:12.65pt;visibility:visible;mso-wrap-style:square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787869B">
          <v:shape id="Picture 164" o:spid="_x0000_i1032" type="#_x0000_t75" style="width:11.35pt;height:12.65pt;visibility:visible;mso-wrap-style:square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cable loss,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C5A8FD9">
          <v:shape id="Picture 163" o:spid="_x0000_i1031" type="#_x0000_t75" style="width:12.65pt;height:12.65pt;visibility:visible;mso-wrap-style:square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91B7154">
          <v:shape id="Picture 162" o:spid="_x0000_i1030" type="#_x0000_t75" style="width:12.65pt;height:12.65pt;visibility:visible;mso-wrap-style:square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gain and can be derived by</w:t>
      </w:r>
    </w:p>
    <w:p w14:paraId="218473D5" w14:textId="2BCEAF1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6E29CC" w:rsidRPr="006E2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54311BCC">
          <v:shape id="Picture 161" o:spid="_x0000_i1029" type="#_x0000_t75" alt="A math equations and formulas&#13;&#13;&#13;&#13;&#13;&#13;&#13;&#10;&#13;&#13;&#13;&#13;&#13;&#13;&#13;&#10;AI-generated content may be incorrect." style="width:292.65pt;height:46.65pt;visibility:visible;mso-wrap-style:square">
            <v:imagedata r:id="rId37" o:title="A math equations and formulas&#13;&#13;&#13;&#13;&#13;&#13;&#13;&#10;&#13;&#13;&#13;&#13;&#13;&#13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5F962E2E" w14:textId="1D391386" w:rsidR="00CB47B6" w:rsidRPr="00641A6F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EF84652">
          <v:shape id="Picture 160" o:spid="_x0000_i1028" type="#_x0000_t75" style="width:18.65pt;height:13.35pt;visibility:visible;mso-wrap-style:square">
            <v:imagedata r:id="rId3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C55B2ED">
          <v:shape id="Picture 159" o:spid="_x0000_i1027" type="#_x0000_t75" style="width:18.65pt;height:13.35pt;visibility:visible;mso-wrap-style:square">
            <v:imagedata r:id="rId3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element gain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C4579BF">
          <v:shape id="Picture 158" o:spid="_x0000_i1026" type="#_x0000_t75" style="width:22.65pt;height:13.35pt;visibility:visible;mso-wrap-style:square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6E29CC" w:rsidRPr="006E29CC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7FCBF70">
          <v:shape id="Picture 157" o:spid="_x0000_i1025" type="#_x0000_t75" style="width:22.65pt;height:13.35pt;visibility:visible;mso-wrap-style:square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is the number of transmit antenna elements.</w:t>
      </w:r>
    </w:p>
    <w:p w14:paraId="71208E2A" w14:textId="4686B1A6" w:rsidR="00302DA4" w:rsidRDefault="00302DA4" w:rsidP="00A03F70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Based on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these formulas, TR 38.821, in c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6.1.3.3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further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provides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ink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udget results for 30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study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cases,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labeled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SC1 to SC30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 described in clause 2.1.2.1 of this document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cases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SC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4, SC5, SC19 and SC20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specifically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address DL and UL results for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h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andheld terminal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operating in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GEO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environment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The link budget calculations including CIR and CINR results contributed by the companies are available in [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5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]. </w:t>
      </w:r>
    </w:p>
    <w:p w14:paraId="2B504A86" w14:textId="77777777" w:rsidR="00641A6F" w:rsidRDefault="005D3F4E" w:rsidP="00641A6F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 review of Table </w:t>
      </w:r>
      <w:r w:rsidR="00302DA4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6.1.3.3-1 in TR 38.821,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reproduced here as Table 2.1.2.2-1 for reading convenience, reveals assumed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DL </w:t>
      </w:r>
      <w:r w:rsidR="00641A6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Rx G/T value of -31.6dB/K, and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UL </w:t>
      </w:r>
      <w:r w:rsidR="00641A6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satellite Rx 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G/T value of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19 dB/K for Set-1 and 14 dB/K for Set-2.</w:t>
      </w:r>
    </w:p>
    <w:p w14:paraId="413523E5" w14:textId="38C2FC28" w:rsidR="00271234" w:rsidRPr="00641A6F" w:rsidRDefault="00271234" w:rsidP="00641A6F">
      <w:pPr>
        <w:widowControl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641A6F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>Table 2.1.2.2-1: Link budgets results (Table 6.1.3.3-1 in TR 38.821)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523"/>
        <w:gridCol w:w="652"/>
        <w:gridCol w:w="784"/>
        <w:gridCol w:w="731"/>
        <w:gridCol w:w="784"/>
        <w:gridCol w:w="784"/>
        <w:gridCol w:w="522"/>
        <w:gridCol w:w="522"/>
        <w:gridCol w:w="522"/>
        <w:gridCol w:w="522"/>
        <w:gridCol w:w="522"/>
        <w:gridCol w:w="731"/>
      </w:tblGrid>
      <w:tr w:rsidR="00271234" w:rsidRPr="00B923D6" w14:paraId="007061AD" w14:textId="77777777" w:rsidTr="00BF73E6">
        <w:trPr>
          <w:cantSplit/>
          <w:trHeight w:val="2853"/>
          <w:jc w:val="center"/>
        </w:trPr>
        <w:tc>
          <w:tcPr>
            <w:tcW w:w="785" w:type="dxa"/>
            <w:noWrap/>
            <w:textDirection w:val="btLr"/>
            <w:vAlign w:val="center"/>
            <w:hideMark/>
          </w:tcPr>
          <w:p w14:paraId="2EAED9F1" w14:textId="77777777" w:rsidR="00271234" w:rsidRPr="00450CE8" w:rsidRDefault="00271234" w:rsidP="00BF73E6">
            <w:pPr>
              <w:pStyle w:val="TAH"/>
            </w:pPr>
            <w:r w:rsidRPr="00450CE8">
              <w:lastRenderedPageBreak/>
              <w:t>Case</w:t>
            </w:r>
          </w:p>
        </w:tc>
        <w:tc>
          <w:tcPr>
            <w:tcW w:w="523" w:type="dxa"/>
            <w:noWrap/>
            <w:textDirection w:val="btLr"/>
            <w:vAlign w:val="center"/>
            <w:hideMark/>
          </w:tcPr>
          <w:p w14:paraId="04EBAC8D" w14:textId="77777777" w:rsidR="00271234" w:rsidRPr="00B923D6" w:rsidRDefault="00271234" w:rsidP="00BF73E6">
            <w:pPr>
              <w:pStyle w:val="TAH"/>
            </w:pPr>
            <w:r w:rsidRPr="00B923D6">
              <w:t>Transmission mode</w:t>
            </w:r>
          </w:p>
        </w:tc>
        <w:tc>
          <w:tcPr>
            <w:tcW w:w="652" w:type="dxa"/>
            <w:noWrap/>
            <w:textDirection w:val="btLr"/>
            <w:vAlign w:val="center"/>
            <w:hideMark/>
          </w:tcPr>
          <w:p w14:paraId="604740F6" w14:textId="77777777" w:rsidR="00271234" w:rsidRPr="00B923D6" w:rsidRDefault="00271234" w:rsidP="00BF73E6">
            <w:pPr>
              <w:pStyle w:val="TAH"/>
            </w:pPr>
            <w:r w:rsidRPr="00B923D6">
              <w:t>Frequency [GHz]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8940FDC" w14:textId="77777777" w:rsidR="00271234" w:rsidRPr="00B923D6" w:rsidRDefault="00271234" w:rsidP="00BF73E6">
            <w:pPr>
              <w:pStyle w:val="TAH"/>
            </w:pPr>
            <w:r w:rsidRPr="00B923D6">
              <w:t>TX: EIRP [dBm]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53313360" w14:textId="77777777" w:rsidR="00271234" w:rsidRPr="00B923D6" w:rsidRDefault="00271234" w:rsidP="00BF73E6">
            <w:pPr>
              <w:pStyle w:val="TAH"/>
            </w:pPr>
            <w:r w:rsidRPr="00B923D6">
              <w:t>RX: G/T [dB/T]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18CDC84" w14:textId="77777777" w:rsidR="00271234" w:rsidRPr="00B923D6" w:rsidRDefault="00271234" w:rsidP="00BF73E6">
            <w:pPr>
              <w:pStyle w:val="TAH"/>
            </w:pPr>
            <w:r w:rsidRPr="00B923D6">
              <w:t>Bandwidth [MHz]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33F48A59" w14:textId="77777777" w:rsidR="00271234" w:rsidRPr="00B923D6" w:rsidRDefault="00271234" w:rsidP="00BF73E6">
            <w:pPr>
              <w:pStyle w:val="TAH"/>
            </w:pPr>
            <w:r w:rsidRPr="00B923D6">
              <w:t>Free space path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476C3C5E" w14:textId="77777777" w:rsidR="00271234" w:rsidRPr="00B923D6" w:rsidRDefault="00271234" w:rsidP="00BF73E6">
            <w:pPr>
              <w:pStyle w:val="TAH"/>
            </w:pPr>
            <w:r w:rsidRPr="00B923D6">
              <w:t>Atmospheric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1E54B94B" w14:textId="77777777" w:rsidR="00271234" w:rsidRPr="00B923D6" w:rsidRDefault="00271234" w:rsidP="00BF73E6">
            <w:pPr>
              <w:pStyle w:val="TAH"/>
            </w:pPr>
            <w:r w:rsidRPr="00B923D6">
              <w:t>Shadow fading margin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33552F3D" w14:textId="77777777" w:rsidR="00271234" w:rsidRPr="00B923D6" w:rsidRDefault="00271234" w:rsidP="00BF73E6">
            <w:pPr>
              <w:pStyle w:val="TAH"/>
            </w:pPr>
            <w:r w:rsidRPr="00B923D6">
              <w:t>Scintillation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66020B74" w14:textId="77777777" w:rsidR="00271234" w:rsidRPr="00B923D6" w:rsidRDefault="00271234" w:rsidP="00BF73E6">
            <w:pPr>
              <w:pStyle w:val="TAH"/>
            </w:pPr>
            <w:r w:rsidRPr="00B923D6">
              <w:t>Polarization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777E483D" w14:textId="77777777" w:rsidR="00271234" w:rsidRPr="00B923D6" w:rsidRDefault="00271234" w:rsidP="00BF73E6">
            <w:pPr>
              <w:pStyle w:val="TAH"/>
            </w:pPr>
            <w:r w:rsidRPr="00B923D6">
              <w:t>Additional losses [dB]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42A649F7" w14:textId="77777777" w:rsidR="00271234" w:rsidRPr="00B923D6" w:rsidRDefault="00271234" w:rsidP="00BF73E6">
            <w:pPr>
              <w:pStyle w:val="TAH"/>
            </w:pPr>
            <w:r w:rsidRPr="00B923D6">
              <w:t>CNR [dB]</w:t>
            </w:r>
          </w:p>
        </w:tc>
      </w:tr>
      <w:tr w:rsidR="00271234" w:rsidRPr="00B923D6" w14:paraId="3E78677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25FCE43" w14:textId="77777777" w:rsidR="00271234" w:rsidRPr="00B923D6" w:rsidRDefault="00271234" w:rsidP="00BF73E6">
            <w:pPr>
              <w:pStyle w:val="TAH"/>
            </w:pPr>
            <w:r w:rsidRPr="00B923D6">
              <w:t>SC1</w:t>
            </w:r>
          </w:p>
        </w:tc>
        <w:tc>
          <w:tcPr>
            <w:tcW w:w="523" w:type="dxa"/>
            <w:noWrap/>
            <w:vAlign w:val="center"/>
            <w:hideMark/>
          </w:tcPr>
          <w:p w14:paraId="6078C4D1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3817C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12B39AE" w14:textId="77777777" w:rsidR="00271234" w:rsidRPr="00B923D6" w:rsidRDefault="00271234" w:rsidP="00BF73E6">
            <w:pPr>
              <w:pStyle w:val="TAC"/>
            </w:pPr>
            <w:r w:rsidRPr="00B923D6">
              <w:t>96.0</w:t>
            </w:r>
          </w:p>
        </w:tc>
        <w:tc>
          <w:tcPr>
            <w:tcW w:w="731" w:type="dxa"/>
            <w:noWrap/>
            <w:vAlign w:val="center"/>
            <w:hideMark/>
          </w:tcPr>
          <w:p w14:paraId="62509490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486035AC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2DF7EDC3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1B69295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2C6467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2F27BE2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B874F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109E55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AF12FE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49BCD87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C25841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648391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BC435E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154980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55894AA" w14:textId="77777777" w:rsidR="00271234" w:rsidRPr="00B923D6" w:rsidRDefault="00271234" w:rsidP="00BF73E6">
            <w:pPr>
              <w:pStyle w:val="TAC"/>
            </w:pPr>
            <w:r w:rsidRPr="00B923D6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524C14FA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BCD8A48" w14:textId="77777777" w:rsidR="00271234" w:rsidRPr="00B923D6" w:rsidRDefault="00271234" w:rsidP="00BF73E6">
            <w:pPr>
              <w:pStyle w:val="TAC"/>
            </w:pPr>
            <w:r w:rsidRPr="00B923D6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273ECB0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EFF30A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F9FBC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73C4F2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B5EA9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0F608D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D75B43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CA5E2B" w14:textId="77777777" w:rsidR="00271234" w:rsidRPr="00B923D6" w:rsidRDefault="00271234" w:rsidP="00BF73E6">
            <w:pPr>
              <w:pStyle w:val="TAH"/>
            </w:pPr>
            <w:r w:rsidRPr="00B923D6">
              <w:t>SC2</w:t>
            </w:r>
          </w:p>
        </w:tc>
        <w:tc>
          <w:tcPr>
            <w:tcW w:w="523" w:type="dxa"/>
            <w:noWrap/>
            <w:vAlign w:val="center"/>
            <w:hideMark/>
          </w:tcPr>
          <w:p w14:paraId="2A8B9640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80FEE0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62BD8D7" w14:textId="77777777" w:rsidR="00271234" w:rsidRPr="00B923D6" w:rsidRDefault="00271234" w:rsidP="00BF73E6">
            <w:pPr>
              <w:pStyle w:val="TAC"/>
            </w:pPr>
            <w:r w:rsidRPr="00B923D6">
              <w:t>91.2</w:t>
            </w:r>
          </w:p>
        </w:tc>
        <w:tc>
          <w:tcPr>
            <w:tcW w:w="731" w:type="dxa"/>
            <w:noWrap/>
            <w:vAlign w:val="center"/>
            <w:hideMark/>
          </w:tcPr>
          <w:p w14:paraId="7B2A7676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70F7C3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81CFA50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2ABB889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77748F5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B6E5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4B5F8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138C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F8522F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7E024DC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7902F7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17B02E9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72B946F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DEA66D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4779A47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7B663F4D" w14:textId="77777777" w:rsidR="00271234" w:rsidRPr="005E44B4" w:rsidRDefault="00271234" w:rsidP="00BF73E6">
            <w:pPr>
              <w:pStyle w:val="TAC"/>
            </w:pPr>
            <w:r w:rsidRPr="005E44B4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975EF1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762201AA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11A6C6D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62768D8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0EE038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60A42C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2B1E747" w14:textId="77777777" w:rsidR="00271234" w:rsidRPr="005E44B4" w:rsidRDefault="00271234" w:rsidP="00BF73E6">
            <w:pPr>
              <w:pStyle w:val="TAC"/>
            </w:pPr>
            <w:r w:rsidRPr="005E44B4">
              <w:t>5.2</w:t>
            </w:r>
          </w:p>
        </w:tc>
      </w:tr>
      <w:tr w:rsidR="00271234" w:rsidRPr="00B923D6" w14:paraId="366FFA1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96FCED3" w14:textId="77777777" w:rsidR="00271234" w:rsidRPr="005E44B4" w:rsidRDefault="00271234" w:rsidP="00BF73E6">
            <w:pPr>
              <w:pStyle w:val="TAH"/>
            </w:pPr>
            <w:r w:rsidRPr="005E44B4">
              <w:t>SC3</w:t>
            </w:r>
          </w:p>
        </w:tc>
        <w:tc>
          <w:tcPr>
            <w:tcW w:w="523" w:type="dxa"/>
            <w:noWrap/>
            <w:vAlign w:val="center"/>
            <w:hideMark/>
          </w:tcPr>
          <w:p w14:paraId="115E5025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A3546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8E24D67" w14:textId="77777777" w:rsidR="00271234" w:rsidRPr="005E44B4" w:rsidRDefault="00271234" w:rsidP="00BF73E6">
            <w:pPr>
              <w:pStyle w:val="TAC"/>
            </w:pPr>
            <w:r w:rsidRPr="005E44B4">
              <w:t>93.0</w:t>
            </w:r>
          </w:p>
        </w:tc>
        <w:tc>
          <w:tcPr>
            <w:tcW w:w="731" w:type="dxa"/>
            <w:noWrap/>
            <w:vAlign w:val="center"/>
            <w:hideMark/>
          </w:tcPr>
          <w:p w14:paraId="3CC01886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07997AF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3BCE798" w14:textId="77777777" w:rsidR="00271234" w:rsidRPr="005E44B4" w:rsidRDefault="00271234" w:rsidP="00BF73E6">
            <w:pPr>
              <w:pStyle w:val="TAC"/>
            </w:pPr>
            <w:r w:rsidRPr="005E44B4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410D95F3" w14:textId="77777777" w:rsidR="00271234" w:rsidRPr="005E44B4" w:rsidRDefault="00271234" w:rsidP="00BF73E6">
            <w:pPr>
              <w:pStyle w:val="TAC"/>
            </w:pPr>
            <w:r w:rsidRPr="005E44B4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413E5C0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5E3139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08930AA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C0CBCA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AE228A" w14:textId="77777777" w:rsidR="00271234" w:rsidRPr="005E44B4" w:rsidRDefault="00271234" w:rsidP="00BF73E6">
            <w:pPr>
              <w:pStyle w:val="TAC"/>
            </w:pPr>
            <w:r w:rsidRPr="005E44B4">
              <w:t>11.6</w:t>
            </w:r>
          </w:p>
        </w:tc>
      </w:tr>
      <w:tr w:rsidR="00271234" w:rsidRPr="00B923D6" w14:paraId="16E24BC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0DA757D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7D9FF2C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11F0EC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F85EA4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F78F89C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6EE664A4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7AFDDF8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50E32645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3540013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7BF7F1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5E3CBA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F082C6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79CD69E" w14:textId="77777777" w:rsidR="00271234" w:rsidRPr="005E44B4" w:rsidRDefault="00271234" w:rsidP="00BF73E6">
            <w:pPr>
              <w:pStyle w:val="TAC"/>
            </w:pPr>
            <w:r w:rsidRPr="005E44B4">
              <w:t>3.5</w:t>
            </w:r>
          </w:p>
        </w:tc>
      </w:tr>
      <w:tr w:rsidR="00271234" w:rsidRPr="00B923D6" w14:paraId="679D1FB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2811B96" w14:textId="77777777" w:rsidR="00271234" w:rsidRPr="005E44B4" w:rsidRDefault="00271234" w:rsidP="00BF73E6">
            <w:pPr>
              <w:pStyle w:val="TAH"/>
            </w:pPr>
            <w:r w:rsidRPr="005E44B4">
              <w:t>SC4</w:t>
            </w:r>
          </w:p>
        </w:tc>
        <w:tc>
          <w:tcPr>
            <w:tcW w:w="523" w:type="dxa"/>
            <w:noWrap/>
            <w:vAlign w:val="center"/>
            <w:hideMark/>
          </w:tcPr>
          <w:p w14:paraId="2E0BEF42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AE67F70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7B3A89B" w14:textId="77777777" w:rsidR="00271234" w:rsidRPr="005E44B4" w:rsidRDefault="00271234" w:rsidP="00BF73E6">
            <w:pPr>
              <w:pStyle w:val="TAC"/>
            </w:pPr>
            <w:r w:rsidRPr="005E44B4">
              <w:t>103.8</w:t>
            </w:r>
          </w:p>
        </w:tc>
        <w:tc>
          <w:tcPr>
            <w:tcW w:w="731" w:type="dxa"/>
            <w:noWrap/>
            <w:vAlign w:val="center"/>
            <w:hideMark/>
          </w:tcPr>
          <w:p w14:paraId="62580FA2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75CA512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835A0F8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6C6D267A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326A151A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AB846CF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A814E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0685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DD0A02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6F5B5016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1D6424A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B9DB0F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C15C7E8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AA2F9FB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95CDED5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7ADD8A9C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01B7ED5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59DD641B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1D56388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FC348E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1D129D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03F58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93E8AAF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1898E1E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D1C4738" w14:textId="77777777" w:rsidR="00271234" w:rsidRPr="005E44B4" w:rsidRDefault="00271234" w:rsidP="00BF73E6">
            <w:pPr>
              <w:pStyle w:val="TAH"/>
            </w:pPr>
            <w:r w:rsidRPr="005E44B4">
              <w:t>SC5</w:t>
            </w:r>
          </w:p>
        </w:tc>
        <w:tc>
          <w:tcPr>
            <w:tcW w:w="523" w:type="dxa"/>
            <w:noWrap/>
            <w:vAlign w:val="center"/>
            <w:hideMark/>
          </w:tcPr>
          <w:p w14:paraId="60E4E01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776E8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6C9B2" w14:textId="77777777" w:rsidR="00271234" w:rsidRPr="005E44B4" w:rsidRDefault="00271234" w:rsidP="00BF73E6">
            <w:pPr>
              <w:pStyle w:val="TAC"/>
            </w:pPr>
            <w:r w:rsidRPr="005E44B4">
              <w:t>99.0</w:t>
            </w:r>
          </w:p>
        </w:tc>
        <w:tc>
          <w:tcPr>
            <w:tcW w:w="731" w:type="dxa"/>
            <w:noWrap/>
            <w:vAlign w:val="center"/>
            <w:hideMark/>
          </w:tcPr>
          <w:p w14:paraId="60347267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715B0DC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762EC0C9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7AA6C931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6B814579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5329B8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744DE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6DEBE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A4733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48ADB7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1E571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730106B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96AAA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C201BAE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6D2C976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6F87993E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400ED683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14482427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2E9FA75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DE4614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D7551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8B786B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B7AE7C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5D924B6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786929" w14:textId="77777777" w:rsidR="00271234" w:rsidRPr="005E44B4" w:rsidRDefault="00271234" w:rsidP="00BF73E6">
            <w:pPr>
              <w:pStyle w:val="TAH"/>
            </w:pPr>
            <w:r w:rsidRPr="005E44B4">
              <w:t>SC6</w:t>
            </w:r>
          </w:p>
        </w:tc>
        <w:tc>
          <w:tcPr>
            <w:tcW w:w="523" w:type="dxa"/>
            <w:noWrap/>
            <w:vAlign w:val="center"/>
            <w:hideMark/>
          </w:tcPr>
          <w:p w14:paraId="65671439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E7FAFBD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385C81E" w14:textId="77777777" w:rsidR="00271234" w:rsidRPr="005E44B4" w:rsidRDefault="00271234" w:rsidP="00BF73E6">
            <w:pPr>
              <w:pStyle w:val="TAC"/>
            </w:pPr>
            <w:r w:rsidRPr="005E44B4">
              <w:t>60.0</w:t>
            </w:r>
          </w:p>
        </w:tc>
        <w:tc>
          <w:tcPr>
            <w:tcW w:w="731" w:type="dxa"/>
            <w:noWrap/>
            <w:vAlign w:val="center"/>
            <w:hideMark/>
          </w:tcPr>
          <w:p w14:paraId="7E5AF44C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25AF9CE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772E006A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AD2E5A3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7C063AC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ABCA5EF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236A39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52F4CB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29F1FC2" w14:textId="77777777" w:rsidR="00271234" w:rsidRPr="005E44B4" w:rsidRDefault="00271234" w:rsidP="00BF73E6">
            <w:pPr>
              <w:pStyle w:val="TAC"/>
            </w:pPr>
            <w:r w:rsidRPr="005E44B4">
              <w:t>8.5</w:t>
            </w:r>
          </w:p>
        </w:tc>
      </w:tr>
      <w:tr w:rsidR="00271234" w:rsidRPr="00B923D6" w14:paraId="075DF50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63F79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61E9D79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F8BEC3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5F20233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04B40E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0205F115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8FE5C37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1247C8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FCB248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446FA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F7C77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4FFFE9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BD722C6" w14:textId="77777777" w:rsidR="00271234" w:rsidRPr="00B923D6" w:rsidRDefault="00271234" w:rsidP="00BF73E6">
            <w:pPr>
              <w:pStyle w:val="TAC"/>
            </w:pPr>
            <w:r w:rsidRPr="00B923D6">
              <w:t>18.4</w:t>
            </w:r>
          </w:p>
        </w:tc>
      </w:tr>
      <w:tr w:rsidR="00271234" w:rsidRPr="00B923D6" w14:paraId="45F196E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A8EB596" w14:textId="77777777" w:rsidR="00271234" w:rsidRPr="00B923D6" w:rsidRDefault="00271234" w:rsidP="00BF73E6">
            <w:pPr>
              <w:pStyle w:val="TAH"/>
            </w:pPr>
            <w:r w:rsidRPr="00B923D6">
              <w:t>SC7</w:t>
            </w:r>
          </w:p>
        </w:tc>
        <w:tc>
          <w:tcPr>
            <w:tcW w:w="523" w:type="dxa"/>
            <w:noWrap/>
            <w:vAlign w:val="center"/>
            <w:hideMark/>
          </w:tcPr>
          <w:p w14:paraId="0FD9085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2E5E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9DB7E88" w14:textId="77777777" w:rsidR="00271234" w:rsidRPr="00B923D6" w:rsidRDefault="00271234" w:rsidP="00BF73E6">
            <w:pPr>
              <w:pStyle w:val="TAC"/>
            </w:pPr>
            <w:r w:rsidRPr="00B923D6">
              <w:t>55.2</w:t>
            </w:r>
          </w:p>
        </w:tc>
        <w:tc>
          <w:tcPr>
            <w:tcW w:w="731" w:type="dxa"/>
            <w:noWrap/>
            <w:vAlign w:val="center"/>
            <w:hideMark/>
          </w:tcPr>
          <w:p w14:paraId="1491DB2F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A926142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A9E9E2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D7E52D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23C4CA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569BDB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BA608E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BB193A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79B3C0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58950FC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37FB8E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BA614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F32FA2C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1B43CD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A8F735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3C491CB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BDF43DD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F3B55A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251650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79E497D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E7608D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3EF8E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7E0727D" w14:textId="77777777" w:rsidR="00271234" w:rsidRPr="00B923D6" w:rsidRDefault="00271234" w:rsidP="00BF73E6">
            <w:pPr>
              <w:pStyle w:val="TAC"/>
            </w:pPr>
            <w:r w:rsidRPr="00B923D6">
              <w:t>23.1</w:t>
            </w:r>
          </w:p>
        </w:tc>
      </w:tr>
      <w:tr w:rsidR="00271234" w:rsidRPr="00B923D6" w14:paraId="44FF16F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98C4F57" w14:textId="77777777" w:rsidR="00271234" w:rsidRPr="00B923D6" w:rsidRDefault="00271234" w:rsidP="00BF73E6">
            <w:pPr>
              <w:pStyle w:val="TAH"/>
            </w:pPr>
            <w:r w:rsidRPr="00B923D6">
              <w:t>SC8</w:t>
            </w:r>
          </w:p>
        </w:tc>
        <w:tc>
          <w:tcPr>
            <w:tcW w:w="523" w:type="dxa"/>
            <w:noWrap/>
            <w:vAlign w:val="center"/>
            <w:hideMark/>
          </w:tcPr>
          <w:p w14:paraId="46CC9FF6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32174A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5855E7F" w14:textId="77777777" w:rsidR="00271234" w:rsidRPr="00B923D6" w:rsidRDefault="00271234" w:rsidP="00BF73E6">
            <w:pPr>
              <w:pStyle w:val="TAC"/>
            </w:pPr>
            <w:r w:rsidRPr="00B923D6">
              <w:t>57.0</w:t>
            </w:r>
          </w:p>
        </w:tc>
        <w:tc>
          <w:tcPr>
            <w:tcW w:w="731" w:type="dxa"/>
            <w:noWrap/>
            <w:vAlign w:val="center"/>
            <w:hideMark/>
          </w:tcPr>
          <w:p w14:paraId="0887059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EEDD7A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57625A9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608FACF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2EC7BF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55D9272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1C7EA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D84746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71776B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43994D1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920EC6F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F1B049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A8CCDE8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6C41312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B1C98EC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323411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A85FC41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612B3A1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26003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87CF1EF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C5A2A1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A0DFDD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CFE536" w14:textId="77777777" w:rsidR="00271234" w:rsidRPr="00B923D6" w:rsidRDefault="00271234" w:rsidP="00BF73E6">
            <w:pPr>
              <w:pStyle w:val="TAC"/>
            </w:pPr>
            <w:r w:rsidRPr="00B923D6">
              <w:t>21.4</w:t>
            </w:r>
          </w:p>
        </w:tc>
      </w:tr>
      <w:tr w:rsidR="00271234" w:rsidRPr="00B923D6" w14:paraId="00AF4EA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2F4A96" w14:textId="77777777" w:rsidR="00271234" w:rsidRPr="00B923D6" w:rsidRDefault="00271234" w:rsidP="00BF73E6">
            <w:pPr>
              <w:pStyle w:val="TAH"/>
            </w:pPr>
            <w:r w:rsidRPr="00B923D6">
              <w:t>SC9</w:t>
            </w:r>
          </w:p>
        </w:tc>
        <w:tc>
          <w:tcPr>
            <w:tcW w:w="523" w:type="dxa"/>
            <w:noWrap/>
            <w:vAlign w:val="center"/>
            <w:hideMark/>
          </w:tcPr>
          <w:p w14:paraId="104D578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2239343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29D5342D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733F7D16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5AEA48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7EBED9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107C747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1274B27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EEE6C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5193E6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7CFAC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AC43BC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7004AC2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6A1258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04EAF7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5ADF99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E4DDB45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4BE1BABC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2DC5A1E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1DFF794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58299D24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F7E46A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68F63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7BB7B3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E73E7B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8E4547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192E03F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E4D3B91" w14:textId="77777777" w:rsidR="00271234" w:rsidRPr="00B923D6" w:rsidRDefault="00271234" w:rsidP="00BF73E6">
            <w:pPr>
              <w:pStyle w:val="TAH"/>
            </w:pPr>
            <w:r w:rsidRPr="00B923D6">
              <w:t>SC10</w:t>
            </w:r>
          </w:p>
        </w:tc>
        <w:tc>
          <w:tcPr>
            <w:tcW w:w="523" w:type="dxa"/>
            <w:noWrap/>
            <w:vAlign w:val="center"/>
            <w:hideMark/>
          </w:tcPr>
          <w:p w14:paraId="73F31C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0AC04BA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723E464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5A1B3BE1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1D50D03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456129F8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B93EE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541E02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B40FAC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6E1907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670F05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C106C8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46ACD67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55A13D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BB8BA8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8D9DF69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5C825C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D01B447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156DCBC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02E7B4A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023C870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713B88E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A9C0A35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F40964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D2FC5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8274C73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2901654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AD0C70" w14:textId="77777777" w:rsidR="00271234" w:rsidRPr="00B923D6" w:rsidRDefault="00271234" w:rsidP="00BF73E6">
            <w:pPr>
              <w:pStyle w:val="TAH"/>
            </w:pPr>
            <w:r w:rsidRPr="00B923D6">
              <w:t>SC11</w:t>
            </w:r>
          </w:p>
        </w:tc>
        <w:tc>
          <w:tcPr>
            <w:tcW w:w="523" w:type="dxa"/>
            <w:noWrap/>
            <w:vAlign w:val="center"/>
            <w:hideMark/>
          </w:tcPr>
          <w:p w14:paraId="5CC32A2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6344786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5EA8AC1B" w14:textId="77777777" w:rsidR="00271234" w:rsidRPr="00B923D6" w:rsidRDefault="00271234" w:rsidP="00BF73E6">
            <w:pPr>
              <w:pStyle w:val="TAC"/>
            </w:pPr>
            <w:r w:rsidRPr="00B923D6">
              <w:t>66.0</w:t>
            </w:r>
          </w:p>
        </w:tc>
        <w:tc>
          <w:tcPr>
            <w:tcW w:w="731" w:type="dxa"/>
            <w:noWrap/>
            <w:vAlign w:val="center"/>
            <w:hideMark/>
          </w:tcPr>
          <w:p w14:paraId="07DF6C2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1445CE0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6ABAEE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1361B03C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B298E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9FDA9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4291871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F7FB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B6EE985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2B57B2D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59796C9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3805A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E26B81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E712E9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715F1DD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FEC6102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A526CA1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71E53B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17DD37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275DF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84CBAB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2A43DE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E8642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</w:tr>
      <w:tr w:rsidR="00271234" w:rsidRPr="00B923D6" w14:paraId="14676C5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75C20B" w14:textId="77777777" w:rsidR="00271234" w:rsidRPr="00B923D6" w:rsidRDefault="00271234" w:rsidP="00BF73E6">
            <w:pPr>
              <w:pStyle w:val="TAH"/>
            </w:pPr>
            <w:r w:rsidRPr="00B923D6">
              <w:t>SC12</w:t>
            </w:r>
          </w:p>
        </w:tc>
        <w:tc>
          <w:tcPr>
            <w:tcW w:w="523" w:type="dxa"/>
            <w:noWrap/>
            <w:vAlign w:val="center"/>
            <w:hideMark/>
          </w:tcPr>
          <w:p w14:paraId="66A20034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EAD6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27FDC9B" w14:textId="77777777" w:rsidR="00271234" w:rsidRPr="00B923D6" w:rsidRDefault="00271234" w:rsidP="00BF73E6">
            <w:pPr>
              <w:pStyle w:val="TAC"/>
            </w:pPr>
            <w:r w:rsidRPr="00B923D6">
              <w:t>61.2</w:t>
            </w:r>
          </w:p>
        </w:tc>
        <w:tc>
          <w:tcPr>
            <w:tcW w:w="731" w:type="dxa"/>
            <w:noWrap/>
            <w:vAlign w:val="center"/>
            <w:hideMark/>
          </w:tcPr>
          <w:p w14:paraId="6E3EEE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F3DE2C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04319F2C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EB41B5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8A004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3A2AB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58596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F64A8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94F427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FAA3834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B3F5DC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8EBD1D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9DED61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4C7084C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295EEF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2CFDBC78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D3424A8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46F0B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31689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29F137C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BBB702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0CBA9B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03BC2BA" w14:textId="77777777" w:rsidR="00271234" w:rsidRPr="00B923D6" w:rsidRDefault="00271234" w:rsidP="00BF73E6">
            <w:pPr>
              <w:pStyle w:val="TAC"/>
            </w:pPr>
            <w:r w:rsidRPr="00B923D6">
              <w:t>17.8</w:t>
            </w:r>
          </w:p>
        </w:tc>
      </w:tr>
      <w:tr w:rsidR="00271234" w:rsidRPr="00B923D6" w14:paraId="45D5DCD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03B0C89" w14:textId="77777777" w:rsidR="00271234" w:rsidRPr="00B923D6" w:rsidRDefault="00271234" w:rsidP="00BF73E6">
            <w:pPr>
              <w:pStyle w:val="TAH"/>
            </w:pPr>
            <w:r w:rsidRPr="00B923D6">
              <w:t>SC13</w:t>
            </w:r>
          </w:p>
        </w:tc>
        <w:tc>
          <w:tcPr>
            <w:tcW w:w="523" w:type="dxa"/>
            <w:noWrap/>
            <w:vAlign w:val="center"/>
            <w:hideMark/>
          </w:tcPr>
          <w:p w14:paraId="245CE85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4951B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6D03DE8" w14:textId="77777777" w:rsidR="00271234" w:rsidRPr="00B923D6" w:rsidRDefault="00271234" w:rsidP="00BF73E6">
            <w:pPr>
              <w:pStyle w:val="TAC"/>
            </w:pPr>
            <w:r w:rsidRPr="00B923D6">
              <w:t>63.0</w:t>
            </w:r>
          </w:p>
        </w:tc>
        <w:tc>
          <w:tcPr>
            <w:tcW w:w="731" w:type="dxa"/>
            <w:noWrap/>
            <w:vAlign w:val="center"/>
            <w:hideMark/>
          </w:tcPr>
          <w:p w14:paraId="5DE3CD1D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40B797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8CFDE7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996676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A0AA5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57CF9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671B6A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3781DC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1BF6BF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03CCB0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886340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0F876137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A93EF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2E073B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7C467AF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54CA787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67D64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438162B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5B5C3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1FB3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0262F8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3FA346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0B8E52D" w14:textId="77777777" w:rsidR="00271234" w:rsidRPr="00B923D6" w:rsidRDefault="00271234" w:rsidP="00BF73E6">
            <w:pPr>
              <w:pStyle w:val="TAC"/>
            </w:pPr>
            <w:r w:rsidRPr="00B923D6">
              <w:t>16.0</w:t>
            </w:r>
          </w:p>
        </w:tc>
      </w:tr>
      <w:tr w:rsidR="00271234" w:rsidRPr="00B923D6" w14:paraId="54E4FC7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746E4E1" w14:textId="77777777" w:rsidR="00271234" w:rsidRPr="00B923D6" w:rsidRDefault="00271234" w:rsidP="00BF73E6">
            <w:pPr>
              <w:pStyle w:val="TAH"/>
            </w:pPr>
            <w:r w:rsidRPr="00B923D6">
              <w:t>SC14</w:t>
            </w:r>
          </w:p>
        </w:tc>
        <w:tc>
          <w:tcPr>
            <w:tcW w:w="523" w:type="dxa"/>
            <w:noWrap/>
            <w:vAlign w:val="center"/>
            <w:hideMark/>
          </w:tcPr>
          <w:p w14:paraId="15C74AD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8E7E9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9BE71D" w14:textId="77777777" w:rsidR="00271234" w:rsidRPr="00B923D6" w:rsidRDefault="00271234" w:rsidP="00BF73E6">
            <w:pPr>
              <w:pStyle w:val="TAC"/>
            </w:pPr>
            <w:r w:rsidRPr="00B923D6">
              <w:t>84.8</w:t>
            </w:r>
          </w:p>
        </w:tc>
        <w:tc>
          <w:tcPr>
            <w:tcW w:w="731" w:type="dxa"/>
            <w:noWrap/>
            <w:vAlign w:val="center"/>
            <w:hideMark/>
          </w:tcPr>
          <w:p w14:paraId="19FDFF1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03071C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D8A616C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60C83C8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7CC808FF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0E10A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3A2A83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1C51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69977B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299E63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B717B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16565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FB601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BA1F7F8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FB2C5F9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3861DC57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D4ECB4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72D82153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8836D8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CCD8D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7364BF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90D80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0E31EE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15AA01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596959" w14:textId="77777777" w:rsidR="00271234" w:rsidRPr="00B923D6" w:rsidRDefault="00271234" w:rsidP="00BF73E6">
            <w:pPr>
              <w:pStyle w:val="TAH"/>
            </w:pPr>
            <w:r w:rsidRPr="00B923D6">
              <w:t>SC15</w:t>
            </w:r>
          </w:p>
        </w:tc>
        <w:tc>
          <w:tcPr>
            <w:tcW w:w="523" w:type="dxa"/>
            <w:noWrap/>
            <w:vAlign w:val="center"/>
            <w:hideMark/>
          </w:tcPr>
          <w:p w14:paraId="4D2B54D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263CB2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7640DC" w14:textId="77777777" w:rsidR="00271234" w:rsidRPr="00B923D6" w:rsidRDefault="00271234" w:rsidP="00BF73E6">
            <w:pPr>
              <w:pStyle w:val="TAC"/>
            </w:pPr>
            <w:r w:rsidRPr="00B923D6">
              <w:t>80.0</w:t>
            </w:r>
          </w:p>
        </w:tc>
        <w:tc>
          <w:tcPr>
            <w:tcW w:w="731" w:type="dxa"/>
            <w:noWrap/>
            <w:vAlign w:val="center"/>
            <w:hideMark/>
          </w:tcPr>
          <w:p w14:paraId="68A304A5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0F62E25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0F55131E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CB18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3880A5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0DDE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D4DD94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9499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DF6170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3A678F3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60FD4D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86436E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9A5797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71F0D60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D510DB1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098715C6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E5AF1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1F2411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5B6C02D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EF7757C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62E88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7FF5C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705F3D1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57566F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1EEE9CF" w14:textId="77777777" w:rsidR="00271234" w:rsidRPr="00B923D6" w:rsidRDefault="00271234" w:rsidP="00BF73E6">
            <w:pPr>
              <w:pStyle w:val="TAH"/>
            </w:pPr>
            <w:r w:rsidRPr="00B923D6">
              <w:t>SC16</w:t>
            </w:r>
          </w:p>
        </w:tc>
        <w:tc>
          <w:tcPr>
            <w:tcW w:w="523" w:type="dxa"/>
            <w:noWrap/>
            <w:vAlign w:val="center"/>
            <w:hideMark/>
          </w:tcPr>
          <w:p w14:paraId="358C6B1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6F5105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281DD22" w14:textId="77777777" w:rsidR="00271234" w:rsidRPr="00B923D6" w:rsidRDefault="00271234" w:rsidP="00BF73E6">
            <w:pPr>
              <w:pStyle w:val="TAC"/>
            </w:pPr>
            <w:r w:rsidRPr="00B923D6">
              <w:t>88.0</w:t>
            </w:r>
          </w:p>
        </w:tc>
        <w:tc>
          <w:tcPr>
            <w:tcW w:w="731" w:type="dxa"/>
            <w:noWrap/>
            <w:vAlign w:val="center"/>
            <w:hideMark/>
          </w:tcPr>
          <w:p w14:paraId="2B0D4C4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833FAFD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30826B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090819CB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6D228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775540A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B25C34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2C029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140025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537956D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A135A5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37D60C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BF64301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175443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3AC7F848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48CC271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70C2C30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3907FDB0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029C110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845BC9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661BE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4386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B5DA02" w14:textId="77777777" w:rsidR="00271234" w:rsidRPr="00B923D6" w:rsidRDefault="00271234" w:rsidP="00BF73E6">
            <w:pPr>
              <w:pStyle w:val="TAC"/>
            </w:pPr>
            <w:r w:rsidRPr="00B923D6">
              <w:t>-6.3</w:t>
            </w:r>
          </w:p>
        </w:tc>
      </w:tr>
      <w:tr w:rsidR="00271234" w:rsidRPr="00B923D6" w14:paraId="71FD58F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1056752" w14:textId="77777777" w:rsidR="00271234" w:rsidRPr="00B923D6" w:rsidRDefault="00271234" w:rsidP="00BF73E6">
            <w:pPr>
              <w:pStyle w:val="TAH"/>
            </w:pPr>
            <w:r w:rsidRPr="00B923D6">
              <w:t>SC17</w:t>
            </w:r>
          </w:p>
        </w:tc>
        <w:tc>
          <w:tcPr>
            <w:tcW w:w="523" w:type="dxa"/>
            <w:noWrap/>
            <w:vAlign w:val="center"/>
            <w:hideMark/>
          </w:tcPr>
          <w:p w14:paraId="7759A03C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46509C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3349AA9" w14:textId="77777777" w:rsidR="00271234" w:rsidRPr="00B923D6" w:rsidRDefault="00271234" w:rsidP="00BF73E6">
            <w:pPr>
              <w:pStyle w:val="TAC"/>
            </w:pPr>
            <w:r w:rsidRPr="00B923D6">
              <w:t>83.2</w:t>
            </w:r>
          </w:p>
        </w:tc>
        <w:tc>
          <w:tcPr>
            <w:tcW w:w="731" w:type="dxa"/>
            <w:noWrap/>
            <w:vAlign w:val="center"/>
            <w:hideMark/>
          </w:tcPr>
          <w:p w14:paraId="441E4C4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5960A4BE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B9CF745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7FC701A2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0968F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0CE24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8513BB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F6BF23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37AD3B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21F580A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F4B0633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C399FC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9B3798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4ACB0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15C675F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0F68374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C1DA7BF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8B92379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7192D8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76AD82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EB1E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F08AE3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10E388" w14:textId="77777777" w:rsidR="00271234" w:rsidRPr="00B923D6" w:rsidRDefault="00271234" w:rsidP="00BF73E6">
            <w:pPr>
              <w:pStyle w:val="TAC"/>
            </w:pPr>
            <w:r w:rsidRPr="00B923D6">
              <w:t>-1.6</w:t>
            </w:r>
          </w:p>
        </w:tc>
      </w:tr>
      <w:tr w:rsidR="00271234" w:rsidRPr="005E44B4" w14:paraId="4C3B59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255022C" w14:textId="77777777" w:rsidR="00271234" w:rsidRPr="005E44B4" w:rsidRDefault="00271234" w:rsidP="00BF73E6">
            <w:pPr>
              <w:pStyle w:val="TAH"/>
            </w:pPr>
            <w:r w:rsidRPr="005E44B4">
              <w:t>SC18</w:t>
            </w:r>
          </w:p>
        </w:tc>
        <w:tc>
          <w:tcPr>
            <w:tcW w:w="523" w:type="dxa"/>
            <w:noWrap/>
            <w:vAlign w:val="center"/>
            <w:hideMark/>
          </w:tcPr>
          <w:p w14:paraId="72412FB8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9D088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0153EDB" w14:textId="77777777" w:rsidR="00271234" w:rsidRPr="005E44B4" w:rsidRDefault="00271234" w:rsidP="00BF73E6">
            <w:pPr>
              <w:pStyle w:val="TAC"/>
            </w:pPr>
            <w:r w:rsidRPr="005E44B4">
              <w:t>85.0</w:t>
            </w:r>
          </w:p>
        </w:tc>
        <w:tc>
          <w:tcPr>
            <w:tcW w:w="731" w:type="dxa"/>
            <w:noWrap/>
            <w:vAlign w:val="center"/>
            <w:hideMark/>
          </w:tcPr>
          <w:p w14:paraId="2A193944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4B6BA26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110127C" w14:textId="77777777" w:rsidR="00271234" w:rsidRPr="005E44B4" w:rsidRDefault="00271234" w:rsidP="00BF73E6">
            <w:pPr>
              <w:pStyle w:val="TAC"/>
            </w:pPr>
            <w:r w:rsidRPr="005E44B4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30A1C7E2" w14:textId="77777777" w:rsidR="00271234" w:rsidRPr="005E44B4" w:rsidRDefault="00271234" w:rsidP="00BF73E6">
            <w:pPr>
              <w:pStyle w:val="TAC"/>
            </w:pPr>
            <w:r w:rsidRPr="005E44B4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497E02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3B099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DEC8B6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6ADA1B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E213D59" w14:textId="77777777" w:rsidR="00271234" w:rsidRPr="005E44B4" w:rsidRDefault="00271234" w:rsidP="00BF73E6">
            <w:pPr>
              <w:pStyle w:val="TAC"/>
            </w:pPr>
            <w:r w:rsidRPr="005E44B4">
              <w:t>4.8</w:t>
            </w:r>
          </w:p>
        </w:tc>
      </w:tr>
      <w:tr w:rsidR="00271234" w:rsidRPr="005E44B4" w14:paraId="592088E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BECDDC1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903F1A7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5A8AE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78EB334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87DA715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77FBEA0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AC0CC7B" w14:textId="77777777" w:rsidR="00271234" w:rsidRPr="005E44B4" w:rsidRDefault="00271234" w:rsidP="00BF73E6">
            <w:pPr>
              <w:pStyle w:val="TAC"/>
            </w:pPr>
            <w:r w:rsidRPr="005E44B4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17141AE" w14:textId="77777777" w:rsidR="00271234" w:rsidRPr="005E44B4" w:rsidRDefault="00271234" w:rsidP="00BF73E6">
            <w:pPr>
              <w:pStyle w:val="TAC"/>
            </w:pPr>
            <w:r w:rsidRPr="005E44B4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20F196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271100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C413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538816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C935C5" w14:textId="77777777" w:rsidR="00271234" w:rsidRPr="005E44B4" w:rsidRDefault="00271234" w:rsidP="00BF73E6">
            <w:pPr>
              <w:pStyle w:val="TAC"/>
            </w:pPr>
            <w:r w:rsidRPr="005E44B4">
              <w:t>-3.3</w:t>
            </w:r>
          </w:p>
        </w:tc>
      </w:tr>
      <w:tr w:rsidR="00271234" w:rsidRPr="005E44B4" w14:paraId="1DE16F4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2FF010" w14:textId="77777777" w:rsidR="00271234" w:rsidRPr="005E44B4" w:rsidRDefault="00271234" w:rsidP="00BF73E6">
            <w:pPr>
              <w:pStyle w:val="TAH"/>
            </w:pPr>
            <w:r w:rsidRPr="005E44B4">
              <w:t>SC19</w:t>
            </w:r>
          </w:p>
        </w:tc>
        <w:tc>
          <w:tcPr>
            <w:tcW w:w="523" w:type="dxa"/>
            <w:noWrap/>
            <w:vAlign w:val="center"/>
            <w:hideMark/>
          </w:tcPr>
          <w:p w14:paraId="5A1964DC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3F3DF7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438F1BD" w14:textId="77777777" w:rsidR="00271234" w:rsidRPr="005E44B4" w:rsidRDefault="00271234" w:rsidP="00BF73E6">
            <w:pPr>
              <w:pStyle w:val="TAC"/>
            </w:pPr>
            <w:r w:rsidRPr="005E44B4">
              <w:t>98.3</w:t>
            </w:r>
          </w:p>
        </w:tc>
        <w:tc>
          <w:tcPr>
            <w:tcW w:w="731" w:type="dxa"/>
            <w:noWrap/>
            <w:vAlign w:val="center"/>
            <w:hideMark/>
          </w:tcPr>
          <w:p w14:paraId="779EC4A9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0EB81E8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5E35429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7D20692E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F70041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758F1D7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A42B40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C00373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F543E2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0471853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77D6F4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C7E43C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2FA195C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FAB9484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246D91B4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1A7B62B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0A869C10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691DD146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7F264D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914447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994067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9C12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D03C38B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BDA63D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20F462D" w14:textId="77777777" w:rsidR="00271234" w:rsidRPr="005E44B4" w:rsidRDefault="00271234" w:rsidP="00BF73E6">
            <w:pPr>
              <w:pStyle w:val="TAH"/>
            </w:pPr>
            <w:r w:rsidRPr="005E44B4">
              <w:t>SC20</w:t>
            </w:r>
          </w:p>
        </w:tc>
        <w:tc>
          <w:tcPr>
            <w:tcW w:w="523" w:type="dxa"/>
            <w:noWrap/>
            <w:vAlign w:val="center"/>
            <w:hideMark/>
          </w:tcPr>
          <w:p w14:paraId="6F03E79D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3D965E1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626152C" w14:textId="77777777" w:rsidR="00271234" w:rsidRPr="005E44B4" w:rsidRDefault="00271234" w:rsidP="00BF73E6">
            <w:pPr>
              <w:pStyle w:val="TAC"/>
            </w:pPr>
            <w:r w:rsidRPr="005E44B4">
              <w:t>93.5</w:t>
            </w:r>
          </w:p>
        </w:tc>
        <w:tc>
          <w:tcPr>
            <w:tcW w:w="731" w:type="dxa"/>
            <w:noWrap/>
            <w:vAlign w:val="center"/>
            <w:hideMark/>
          </w:tcPr>
          <w:p w14:paraId="3E0707CF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EC36D56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A464D9E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161C63EB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A31E6B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76CEB19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883F82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D38A05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62AED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700D47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434307B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1349335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9003EC2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9745E89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05B813D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3179E85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CD309A7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3726206A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CB646B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7C2D962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91A395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1706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46A60B8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1C5C7E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87A704C" w14:textId="77777777" w:rsidR="00271234" w:rsidRPr="005E44B4" w:rsidRDefault="00271234" w:rsidP="00BF73E6">
            <w:pPr>
              <w:pStyle w:val="TAH"/>
            </w:pPr>
            <w:r w:rsidRPr="005E44B4">
              <w:t>SC21</w:t>
            </w:r>
          </w:p>
        </w:tc>
        <w:tc>
          <w:tcPr>
            <w:tcW w:w="523" w:type="dxa"/>
            <w:noWrap/>
            <w:vAlign w:val="center"/>
            <w:hideMark/>
          </w:tcPr>
          <w:p w14:paraId="1C3300E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BB784D2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A6F6EBC" w14:textId="77777777" w:rsidR="00271234" w:rsidRPr="005E44B4" w:rsidRDefault="00271234" w:rsidP="00BF73E6">
            <w:pPr>
              <w:pStyle w:val="TAC"/>
            </w:pPr>
            <w:r w:rsidRPr="005E44B4">
              <w:t>52.0</w:t>
            </w:r>
          </w:p>
        </w:tc>
        <w:tc>
          <w:tcPr>
            <w:tcW w:w="731" w:type="dxa"/>
            <w:noWrap/>
            <w:vAlign w:val="center"/>
            <w:hideMark/>
          </w:tcPr>
          <w:p w14:paraId="1FF82BA5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EAF0A79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6C3179E7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411E8ABB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BBCEC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C97F5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226A66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C9FAE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2AA7E8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</w:tr>
      <w:tr w:rsidR="00271234" w:rsidRPr="005E44B4" w14:paraId="3BA58A2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91E8B7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7999690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A31E33D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6E7553C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73BD8981" w14:textId="77777777" w:rsidR="00271234" w:rsidRPr="005E44B4" w:rsidRDefault="00271234" w:rsidP="00BF73E6">
            <w:pPr>
              <w:pStyle w:val="TAC"/>
            </w:pPr>
            <w:r w:rsidRPr="005E44B4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4951083B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4B5AEB4" w14:textId="77777777" w:rsidR="00271234" w:rsidRPr="005E44B4" w:rsidRDefault="00271234" w:rsidP="00BF73E6">
            <w:pPr>
              <w:pStyle w:val="TAC"/>
            </w:pPr>
            <w:r w:rsidRPr="005E44B4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08FBFF1E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676DF9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96B83F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CB23662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BDD020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A48C41" w14:textId="77777777" w:rsidR="00271234" w:rsidRPr="005E44B4" w:rsidRDefault="00271234" w:rsidP="00BF73E6">
            <w:pPr>
              <w:pStyle w:val="TAC"/>
            </w:pPr>
            <w:r w:rsidRPr="005E44B4">
              <w:t>10.4</w:t>
            </w:r>
          </w:p>
        </w:tc>
      </w:tr>
      <w:tr w:rsidR="00271234" w:rsidRPr="00B923D6" w14:paraId="6CFECAB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B1F3A0" w14:textId="77777777" w:rsidR="00271234" w:rsidRPr="00B923D6" w:rsidRDefault="00271234" w:rsidP="00BF73E6">
            <w:pPr>
              <w:pStyle w:val="TAH"/>
            </w:pPr>
            <w:r w:rsidRPr="00B923D6">
              <w:t>SC22</w:t>
            </w:r>
          </w:p>
        </w:tc>
        <w:tc>
          <w:tcPr>
            <w:tcW w:w="523" w:type="dxa"/>
            <w:noWrap/>
            <w:vAlign w:val="center"/>
            <w:hideMark/>
          </w:tcPr>
          <w:p w14:paraId="3DDC2BD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28A0A4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4BA2535" w14:textId="77777777" w:rsidR="00271234" w:rsidRPr="00B923D6" w:rsidRDefault="00271234" w:rsidP="00BF73E6">
            <w:pPr>
              <w:pStyle w:val="TAC"/>
            </w:pPr>
            <w:r w:rsidRPr="00B923D6">
              <w:t>47.2</w:t>
            </w:r>
          </w:p>
        </w:tc>
        <w:tc>
          <w:tcPr>
            <w:tcW w:w="731" w:type="dxa"/>
            <w:noWrap/>
            <w:vAlign w:val="center"/>
            <w:hideMark/>
          </w:tcPr>
          <w:p w14:paraId="3432380C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59CFD61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2B11D9E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0FCA3D1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C9798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EBD1A4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7A5DE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4C09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D1656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25FFCC8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5B3F25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6523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A19CB1A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A91876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C05386B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3F520FDA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4A36F3C3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39326A5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255D2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A7440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8D0790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BF4B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5C6C852" w14:textId="77777777" w:rsidR="00271234" w:rsidRPr="00B923D6" w:rsidRDefault="00271234" w:rsidP="00BF73E6">
            <w:pPr>
              <w:pStyle w:val="TAC"/>
            </w:pPr>
            <w:r w:rsidRPr="00B923D6">
              <w:t>15.1</w:t>
            </w:r>
          </w:p>
        </w:tc>
      </w:tr>
      <w:tr w:rsidR="00271234" w:rsidRPr="00B923D6" w14:paraId="7A1064A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562F9B" w14:textId="77777777" w:rsidR="00271234" w:rsidRPr="00B923D6" w:rsidRDefault="00271234" w:rsidP="00BF73E6">
            <w:pPr>
              <w:pStyle w:val="TAH"/>
            </w:pPr>
            <w:r w:rsidRPr="00B923D6">
              <w:t>SC23</w:t>
            </w:r>
          </w:p>
        </w:tc>
        <w:tc>
          <w:tcPr>
            <w:tcW w:w="523" w:type="dxa"/>
            <w:noWrap/>
            <w:vAlign w:val="center"/>
            <w:hideMark/>
          </w:tcPr>
          <w:p w14:paraId="426D41F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488C02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D416C91" w14:textId="77777777" w:rsidR="00271234" w:rsidRPr="00B923D6" w:rsidRDefault="00271234" w:rsidP="00BF73E6">
            <w:pPr>
              <w:pStyle w:val="TAC"/>
            </w:pPr>
            <w:r w:rsidRPr="00B923D6">
              <w:t>49.0</w:t>
            </w:r>
          </w:p>
        </w:tc>
        <w:tc>
          <w:tcPr>
            <w:tcW w:w="731" w:type="dxa"/>
            <w:noWrap/>
            <w:vAlign w:val="center"/>
            <w:hideMark/>
          </w:tcPr>
          <w:p w14:paraId="11EED8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12E19CB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4451594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1959C27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385C7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3E11D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E3FB49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CFF90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3590B39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EFD8B9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F2E197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DC546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424203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8F5F06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5E152969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6CE29A9A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C51F0A5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7E89B6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42EB81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59202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9332AD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AFE8C0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4F15A1" w14:textId="77777777" w:rsidR="00271234" w:rsidRPr="00B923D6" w:rsidRDefault="00271234" w:rsidP="00BF73E6">
            <w:pPr>
              <w:pStyle w:val="TAC"/>
            </w:pPr>
            <w:r w:rsidRPr="00B923D6">
              <w:t>13.4</w:t>
            </w:r>
          </w:p>
        </w:tc>
      </w:tr>
      <w:tr w:rsidR="00271234" w:rsidRPr="00B923D6" w14:paraId="22216B2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FE11259" w14:textId="77777777" w:rsidR="00271234" w:rsidRPr="00B923D6" w:rsidRDefault="00271234" w:rsidP="00BF73E6">
            <w:pPr>
              <w:pStyle w:val="TAH"/>
            </w:pPr>
            <w:r w:rsidRPr="00B923D6">
              <w:t>SC24</w:t>
            </w:r>
          </w:p>
        </w:tc>
        <w:tc>
          <w:tcPr>
            <w:tcW w:w="523" w:type="dxa"/>
            <w:noWrap/>
            <w:vAlign w:val="center"/>
            <w:hideMark/>
          </w:tcPr>
          <w:p w14:paraId="4889A8CA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41D19A8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B6E3EC9" w14:textId="77777777" w:rsidR="00271234" w:rsidRPr="00B923D6" w:rsidRDefault="00271234" w:rsidP="00BF73E6">
            <w:pPr>
              <w:pStyle w:val="TAC"/>
            </w:pPr>
            <w:r w:rsidRPr="00B923D6">
              <w:t>72.8</w:t>
            </w:r>
          </w:p>
        </w:tc>
        <w:tc>
          <w:tcPr>
            <w:tcW w:w="731" w:type="dxa"/>
            <w:noWrap/>
            <w:vAlign w:val="center"/>
            <w:hideMark/>
          </w:tcPr>
          <w:p w14:paraId="5F6B8F6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3C69D303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2D0FD72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6697D2B5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97B50D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D9B900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D9B0D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06FC17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A5D8E1A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765D5B9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718FD6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4BF3044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5AB6950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BF3D5EA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4624028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784429A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FFC8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14B45F49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6B82C2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2832D63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D70F8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FBD49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516CA58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1932006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690D1CD" w14:textId="77777777" w:rsidR="00271234" w:rsidRPr="00B923D6" w:rsidRDefault="00271234" w:rsidP="00BF73E6">
            <w:pPr>
              <w:pStyle w:val="TAH"/>
            </w:pPr>
            <w:r w:rsidRPr="00B923D6">
              <w:t>SC25</w:t>
            </w:r>
          </w:p>
        </w:tc>
        <w:tc>
          <w:tcPr>
            <w:tcW w:w="523" w:type="dxa"/>
            <w:noWrap/>
            <w:vAlign w:val="center"/>
            <w:hideMark/>
          </w:tcPr>
          <w:p w14:paraId="2CCDAD0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97362E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A6C3DD" w14:textId="77777777" w:rsidR="00271234" w:rsidRPr="00B923D6" w:rsidRDefault="00271234" w:rsidP="00BF73E6">
            <w:pPr>
              <w:pStyle w:val="TAC"/>
            </w:pPr>
            <w:r w:rsidRPr="00B923D6">
              <w:t>68.0</w:t>
            </w:r>
          </w:p>
        </w:tc>
        <w:tc>
          <w:tcPr>
            <w:tcW w:w="731" w:type="dxa"/>
            <w:noWrap/>
            <w:vAlign w:val="center"/>
            <w:hideMark/>
          </w:tcPr>
          <w:p w14:paraId="3AB4BDBE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2DFEE4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23C5D65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BD982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F841A3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9EE9369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099FE6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C1BEC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C016A8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69D2D7A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E453872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0933186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DFBFC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D879E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2D88D1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8A8A8C2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5EDD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5D20C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AC0310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A261AEF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2E4158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1B63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CCD44BC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73F4B7D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A82F82" w14:textId="77777777" w:rsidR="00271234" w:rsidRPr="00B923D6" w:rsidRDefault="00271234" w:rsidP="00BF73E6">
            <w:pPr>
              <w:pStyle w:val="TAH"/>
            </w:pPr>
            <w:r w:rsidRPr="00B923D6">
              <w:t>SC26</w:t>
            </w:r>
          </w:p>
        </w:tc>
        <w:tc>
          <w:tcPr>
            <w:tcW w:w="523" w:type="dxa"/>
            <w:noWrap/>
            <w:vAlign w:val="center"/>
            <w:hideMark/>
          </w:tcPr>
          <w:p w14:paraId="4733622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49101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2FA21DC" w14:textId="77777777" w:rsidR="00271234" w:rsidRPr="00B923D6" w:rsidRDefault="00271234" w:rsidP="00BF73E6">
            <w:pPr>
              <w:pStyle w:val="TAC"/>
            </w:pPr>
            <w:r w:rsidRPr="00B923D6">
              <w:t>58.0</w:t>
            </w:r>
          </w:p>
        </w:tc>
        <w:tc>
          <w:tcPr>
            <w:tcW w:w="731" w:type="dxa"/>
            <w:noWrap/>
            <w:vAlign w:val="center"/>
            <w:hideMark/>
          </w:tcPr>
          <w:p w14:paraId="70F1CBE9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28A56E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5F2322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05D3B5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EE98E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6BA5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5A9236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4C0A5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9338B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58A527F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E3CFB9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8C6C8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A2D4CD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6EAACD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13F5F69F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E02F9EB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33A8324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66C5BC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AE0D5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75325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1191C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B6D25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513D30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</w:tr>
      <w:tr w:rsidR="00271234" w:rsidRPr="00B923D6" w14:paraId="3B0933A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2FBEEAC" w14:textId="77777777" w:rsidR="00271234" w:rsidRPr="00B923D6" w:rsidRDefault="00271234" w:rsidP="00BF73E6">
            <w:pPr>
              <w:pStyle w:val="TAH"/>
            </w:pPr>
            <w:r w:rsidRPr="00B923D6">
              <w:t>SC27</w:t>
            </w:r>
          </w:p>
        </w:tc>
        <w:tc>
          <w:tcPr>
            <w:tcW w:w="523" w:type="dxa"/>
            <w:noWrap/>
            <w:vAlign w:val="center"/>
            <w:hideMark/>
          </w:tcPr>
          <w:p w14:paraId="26002D8E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057B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0C929527" w14:textId="77777777" w:rsidR="00271234" w:rsidRPr="00B923D6" w:rsidRDefault="00271234" w:rsidP="00BF73E6">
            <w:pPr>
              <w:pStyle w:val="TAC"/>
            </w:pPr>
            <w:r w:rsidRPr="00B923D6">
              <w:t>53.2</w:t>
            </w:r>
          </w:p>
        </w:tc>
        <w:tc>
          <w:tcPr>
            <w:tcW w:w="731" w:type="dxa"/>
            <w:noWrap/>
            <w:vAlign w:val="center"/>
            <w:hideMark/>
          </w:tcPr>
          <w:p w14:paraId="6E70A22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20999B7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55B02BB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F84A68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F4BCB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DF7A89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10C98D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B4FD8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12BDEA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492EAD0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0ECA0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16887B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22C55C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9E346E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F24BC34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2F54E30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695FF4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36EEC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717BB22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6E1FD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8C852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8081E3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A7D04D2" w14:textId="77777777" w:rsidR="00271234" w:rsidRPr="00B923D6" w:rsidRDefault="00271234" w:rsidP="00BF73E6">
            <w:pPr>
              <w:pStyle w:val="TAC"/>
            </w:pPr>
            <w:r w:rsidRPr="00B923D6">
              <w:t>9.8</w:t>
            </w:r>
          </w:p>
        </w:tc>
      </w:tr>
      <w:tr w:rsidR="00271234" w:rsidRPr="00B923D6" w14:paraId="2A5CFD5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EB0BCFD" w14:textId="77777777" w:rsidR="00271234" w:rsidRPr="00B923D6" w:rsidRDefault="00271234" w:rsidP="00BF73E6">
            <w:pPr>
              <w:pStyle w:val="TAH"/>
            </w:pPr>
            <w:r w:rsidRPr="00B923D6">
              <w:t>SC28</w:t>
            </w:r>
          </w:p>
        </w:tc>
        <w:tc>
          <w:tcPr>
            <w:tcW w:w="523" w:type="dxa"/>
            <w:noWrap/>
            <w:vAlign w:val="center"/>
            <w:hideMark/>
          </w:tcPr>
          <w:p w14:paraId="7D4EE86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736EE5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1618219" w14:textId="77777777" w:rsidR="00271234" w:rsidRPr="00B923D6" w:rsidRDefault="00271234" w:rsidP="00BF73E6">
            <w:pPr>
              <w:pStyle w:val="TAC"/>
            </w:pPr>
            <w:r w:rsidRPr="00B923D6">
              <w:t>55.0</w:t>
            </w:r>
          </w:p>
        </w:tc>
        <w:tc>
          <w:tcPr>
            <w:tcW w:w="731" w:type="dxa"/>
            <w:noWrap/>
            <w:vAlign w:val="center"/>
            <w:hideMark/>
          </w:tcPr>
          <w:p w14:paraId="44C8EFC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6BA3279D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6D33A413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12A5846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0895A8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62086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BE9A6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DA623C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B686C5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203106E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C70FC2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58556E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764B33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D3D0FA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A8DD04E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D7D3659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279AD1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95FDA1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D3EB2B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95B1B2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72E818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2D409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139B14" w14:textId="77777777" w:rsidR="00271234" w:rsidRPr="00B923D6" w:rsidRDefault="00271234" w:rsidP="00BF73E6">
            <w:pPr>
              <w:pStyle w:val="TAC"/>
            </w:pPr>
            <w:r w:rsidRPr="00B923D6">
              <w:t>8.0</w:t>
            </w:r>
          </w:p>
        </w:tc>
      </w:tr>
      <w:tr w:rsidR="00271234" w:rsidRPr="00B923D6" w14:paraId="65DFF33C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3E2FEC6" w14:textId="77777777" w:rsidR="00271234" w:rsidRPr="00B923D6" w:rsidRDefault="00271234" w:rsidP="00BF73E6">
            <w:pPr>
              <w:pStyle w:val="TAH"/>
            </w:pPr>
            <w:r w:rsidRPr="00B923D6">
              <w:t>SC29</w:t>
            </w:r>
          </w:p>
        </w:tc>
        <w:tc>
          <w:tcPr>
            <w:tcW w:w="523" w:type="dxa"/>
            <w:noWrap/>
            <w:vAlign w:val="center"/>
            <w:hideMark/>
          </w:tcPr>
          <w:p w14:paraId="0654BB8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BAA52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0243946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18B62273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1E545E7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B88FB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346D1CF8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8FD1B40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10B593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B6978B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8486B4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49737A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002064C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B833A35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5CF54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D3B299F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1B87767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CC97E9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909337B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108AF01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52E917B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68FE68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8C0137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B1786F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0A10EA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BC694C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6103148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5C6CEE7" w14:textId="77777777" w:rsidR="00271234" w:rsidRPr="00B923D6" w:rsidRDefault="00271234" w:rsidP="00BF73E6">
            <w:pPr>
              <w:pStyle w:val="TAH"/>
            </w:pPr>
            <w:r w:rsidRPr="00B923D6">
              <w:t>SC30</w:t>
            </w:r>
          </w:p>
        </w:tc>
        <w:tc>
          <w:tcPr>
            <w:tcW w:w="523" w:type="dxa"/>
            <w:noWrap/>
            <w:vAlign w:val="center"/>
            <w:hideMark/>
          </w:tcPr>
          <w:p w14:paraId="66FC5E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AD50DB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A7BFE5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61D96024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B4A2DA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7C735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505ECEE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035060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D343F2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0866F55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0DEB2F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A859071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2F669DD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E37FC00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CB6E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B50AC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0EE9171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B4E4782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651A2D8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8527209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ED87C1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2C7DD1B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1E2B104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0ADE35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9F812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E95B76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56FB3605" w14:textId="77777777" w:rsidTr="00BF73E6">
        <w:trPr>
          <w:jc w:val="center"/>
        </w:trPr>
        <w:tc>
          <w:tcPr>
            <w:tcW w:w="8384" w:type="dxa"/>
            <w:gridSpan w:val="13"/>
            <w:noWrap/>
          </w:tcPr>
          <w:p w14:paraId="0EC281D3" w14:textId="63A0415A" w:rsidR="00271234" w:rsidRPr="00312FF5" w:rsidRDefault="00271234" w:rsidP="00BF73E6">
            <w:pPr>
              <w:pStyle w:val="TAN"/>
              <w:rPr>
                <w:rFonts w:ascii="Calibri" w:hAnsi="Calibri"/>
                <w:color w:val="000000"/>
                <w:lang w:eastAsia="de-DE"/>
              </w:rPr>
            </w:pPr>
            <w:r>
              <w:t>NOTE:</w:t>
            </w:r>
            <w:r>
              <w:tab/>
            </w:r>
            <w:r w:rsidRPr="00C85181">
              <w:t>The link budget calculations including CIR and CINR results contributed by the companies are available in [</w:t>
            </w:r>
            <w:r>
              <w:t>5</w:t>
            </w:r>
            <w:r w:rsidRPr="00C85181">
              <w:t>].</w:t>
            </w:r>
          </w:p>
        </w:tc>
      </w:tr>
    </w:tbl>
    <w:p w14:paraId="133E8D40" w14:textId="5A8BF6E0" w:rsidR="00271234" w:rsidRDefault="00A23375" w:rsidP="00A23375">
      <w:pPr>
        <w:widowControl/>
        <w:spacing w:before="240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complete link budget calculations, including CIR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 CINR results, are available in reference [5], with the contributions coming from various companies.</w:t>
      </w:r>
    </w:p>
    <w:p w14:paraId="70663A61" w14:textId="0F755DCF" w:rsidR="00D430DC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2.1.3 </w:t>
      </w:r>
      <w:r w:rsidR="0042690A">
        <w:rPr>
          <w:rFonts w:eastAsia="Times New Roman"/>
          <w:lang w:eastAsia="en-US"/>
        </w:rPr>
        <w:tab/>
        <w:t>Key 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36.763</w:t>
      </w:r>
    </w:p>
    <w:p w14:paraId="295A2E3A" w14:textId="59B7C0E8" w:rsidR="00D430DC" w:rsidRPr="00DB545A" w:rsidRDefault="00D430DC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Rel-17, TR 36.763, based on the outcomes of the Rel-16 TR 38.821,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examined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 set of necessary features/adaptations enabling the operation of the IoT NTN for 3GPP Rel-17 with a priority on satellite access. </w:t>
      </w:r>
    </w:p>
    <w:p w14:paraId="77F316E7" w14:textId="25F214BB" w:rsidR="00C153FB" w:rsidRDefault="006C3883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system-level simulation calibration, TR 36.763 provides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several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sets of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satellite parameters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in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</w:t>
      </w:r>
      <w:r w:rsid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6.2-4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through 6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.2-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9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Set-1 and Set-2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are derived from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both GEO and 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. </w:t>
      </w:r>
      <w:r w:rsidR="002F613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Set 3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contains parameters for GEO and LEO contributed by </w:t>
      </w:r>
      <w:r w:rsidR="00C153FB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Eutelsat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while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other sets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provide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parameters 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or MEO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5A98AA66" w14:textId="53E2DA80" w:rsidR="00271234" w:rsidRPr="00DB545A" w:rsidRDefault="00C153FB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Using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these </w:t>
      </w:r>
      <w:r w:rsidR="000C3EAF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parameters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TR 36.763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specifies various DL and UL CNR values </w:t>
      </w:r>
      <w:r w:rsidR="006C3883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 clause 6.2.2.1.1 through 6.2.2.1.5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1672F" w:rsidRP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2.1.3-1 below summarizes these findings from TR 36.763, providing values specifically relevant to the scope of the SA4 study item FS-ULBC.</w:t>
      </w:r>
    </w:p>
    <w:p w14:paraId="286836CB" w14:textId="66C7B1A5" w:rsidR="00D430DC" w:rsidRPr="00205024" w:rsidRDefault="00D430DC" w:rsidP="00D430DC">
      <w:pPr>
        <w:jc w:val="center"/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Table </w:t>
      </w:r>
      <w:r w:rsidR="00271234"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>2.1.3-1:</w:t>
      </w:r>
      <w:r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 CNR values for Satellite Parameters Set-1, Set-2 and Set-3 (based on TR 36.763)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2123"/>
        <w:gridCol w:w="2408"/>
      </w:tblGrid>
      <w:tr w:rsidR="00D430DC" w14:paraId="574628A3" w14:textId="77777777" w:rsidTr="006C3883">
        <w:tc>
          <w:tcPr>
            <w:tcW w:w="2830" w:type="dxa"/>
          </w:tcPr>
          <w:p w14:paraId="410ADD9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8E3CD82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Set-1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</w:t>
            </w:r>
            <w:r>
              <w:rPr>
                <w:sz w:val="18"/>
                <w:szCs w:val="18"/>
              </w:rPr>
              <w:t xml:space="preserve"> </w:t>
            </w:r>
            <w:r w:rsidRPr="00BF73E6">
              <w:rPr>
                <w:sz w:val="18"/>
                <w:szCs w:val="18"/>
              </w:rPr>
              <w:t>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 dB</w:t>
            </w:r>
          </w:p>
        </w:tc>
        <w:tc>
          <w:tcPr>
            <w:tcW w:w="2123" w:type="dxa"/>
          </w:tcPr>
          <w:p w14:paraId="364FE46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Set-2 </w:t>
            </w:r>
            <w:r>
              <w:rPr>
                <w:sz w:val="18"/>
                <w:szCs w:val="18"/>
              </w:rPr>
              <w:t xml:space="preserve">                 </w:t>
            </w:r>
            <w:r w:rsidRPr="00BF73E6">
              <w:rPr>
                <w:sz w:val="18"/>
                <w:szCs w:val="18"/>
              </w:rPr>
              <w:t>PC3 (23 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NF=7dB</w:t>
            </w:r>
          </w:p>
        </w:tc>
        <w:tc>
          <w:tcPr>
            <w:tcW w:w="2408" w:type="dxa"/>
          </w:tcPr>
          <w:p w14:paraId="31F9CD4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Set-3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 dBm), NF=7dB</w:t>
            </w:r>
          </w:p>
        </w:tc>
      </w:tr>
      <w:tr w:rsidR="00D430DC" w14:paraId="10D29EE3" w14:textId="77777777" w:rsidTr="006C3883">
        <w:tc>
          <w:tcPr>
            <w:tcW w:w="2830" w:type="dxa"/>
          </w:tcPr>
          <w:p w14:paraId="3991E6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Density (dBW/MHz)</w:t>
            </w:r>
          </w:p>
        </w:tc>
        <w:tc>
          <w:tcPr>
            <w:tcW w:w="2268" w:type="dxa"/>
          </w:tcPr>
          <w:p w14:paraId="2D3F158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</w:t>
            </w:r>
          </w:p>
        </w:tc>
        <w:tc>
          <w:tcPr>
            <w:tcW w:w="2123" w:type="dxa"/>
          </w:tcPr>
          <w:p w14:paraId="682A18DC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53.5</w:t>
            </w:r>
          </w:p>
        </w:tc>
        <w:tc>
          <w:tcPr>
            <w:tcW w:w="2408" w:type="dxa"/>
          </w:tcPr>
          <w:p w14:paraId="3208A5E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59.8</w:t>
            </w:r>
          </w:p>
        </w:tc>
      </w:tr>
      <w:tr w:rsidR="00D430DC" w14:paraId="3B60265D" w14:textId="77777777" w:rsidTr="006C3883">
        <w:tc>
          <w:tcPr>
            <w:tcW w:w="2830" w:type="dxa"/>
          </w:tcPr>
          <w:p w14:paraId="7B2634DE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per spot (dBm)</w:t>
            </w:r>
          </w:p>
        </w:tc>
        <w:tc>
          <w:tcPr>
            <w:tcW w:w="2268" w:type="dxa"/>
          </w:tcPr>
          <w:p w14:paraId="03C710A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81.6</w:t>
            </w:r>
          </w:p>
        </w:tc>
        <w:tc>
          <w:tcPr>
            <w:tcW w:w="2123" w:type="dxa"/>
          </w:tcPr>
          <w:p w14:paraId="06D68EA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76.1</w:t>
            </w:r>
          </w:p>
        </w:tc>
        <w:tc>
          <w:tcPr>
            <w:tcW w:w="2408" w:type="dxa"/>
          </w:tcPr>
          <w:p w14:paraId="702AF75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84.4</w:t>
            </w:r>
          </w:p>
        </w:tc>
      </w:tr>
      <w:tr w:rsidR="00D430DC" w14:paraId="3BF84C32" w14:textId="77777777" w:rsidTr="006C3883">
        <w:tc>
          <w:tcPr>
            <w:tcW w:w="2830" w:type="dxa"/>
          </w:tcPr>
          <w:p w14:paraId="72ACA290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DL C/N</w:t>
            </w:r>
          </w:p>
        </w:tc>
        <w:tc>
          <w:tcPr>
            <w:tcW w:w="2268" w:type="dxa"/>
          </w:tcPr>
          <w:p w14:paraId="63E553EA" w14:textId="1CEC7294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-3.3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123" w:type="dxa"/>
          </w:tcPr>
          <w:p w14:paraId="6FD11D88" w14:textId="3EFCE6DC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-8.5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408" w:type="dxa"/>
          </w:tcPr>
          <w:p w14:paraId="4466EF54" w14:textId="5C3405F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</w:tr>
      <w:tr w:rsidR="00D430DC" w14:paraId="75A5FB35" w14:textId="77777777" w:rsidTr="006C3883">
        <w:tc>
          <w:tcPr>
            <w:tcW w:w="2830" w:type="dxa"/>
          </w:tcPr>
          <w:p w14:paraId="3F8FFC78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S-band Satellite G/T (dB/K)</w:t>
            </w:r>
          </w:p>
        </w:tc>
        <w:tc>
          <w:tcPr>
            <w:tcW w:w="2268" w:type="dxa"/>
          </w:tcPr>
          <w:p w14:paraId="11D56D6D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19</w:t>
            </w:r>
          </w:p>
        </w:tc>
        <w:tc>
          <w:tcPr>
            <w:tcW w:w="2123" w:type="dxa"/>
          </w:tcPr>
          <w:p w14:paraId="43D39C4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14</w:t>
            </w:r>
          </w:p>
        </w:tc>
        <w:tc>
          <w:tcPr>
            <w:tcW w:w="2408" w:type="dxa"/>
          </w:tcPr>
          <w:p w14:paraId="28202E8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16.7</w:t>
            </w:r>
          </w:p>
        </w:tc>
      </w:tr>
      <w:tr w:rsidR="00D430DC" w14:paraId="2BAC0CFB" w14:textId="77777777" w:rsidTr="006C3883">
        <w:tc>
          <w:tcPr>
            <w:tcW w:w="2830" w:type="dxa"/>
          </w:tcPr>
          <w:p w14:paraId="7BA31E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UL C/N (3.75kHz single tone)</w:t>
            </w:r>
          </w:p>
        </w:tc>
        <w:tc>
          <w:tcPr>
            <w:tcW w:w="2268" w:type="dxa"/>
          </w:tcPr>
          <w:p w14:paraId="3BD07DD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2.6 dB</w:t>
            </w:r>
          </w:p>
        </w:tc>
        <w:tc>
          <w:tcPr>
            <w:tcW w:w="2123" w:type="dxa"/>
          </w:tcPr>
          <w:p w14:paraId="4879B4B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 dB</w:t>
            </w:r>
          </w:p>
        </w:tc>
        <w:tc>
          <w:tcPr>
            <w:tcW w:w="2408" w:type="dxa"/>
          </w:tcPr>
          <w:p w14:paraId="0017C9F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0.6 dB</w:t>
            </w:r>
          </w:p>
        </w:tc>
      </w:tr>
    </w:tbl>
    <w:p w14:paraId="4A7F5D74" w14:textId="6588D455" w:rsidR="00FE5697" w:rsidRPr="00FE5697" w:rsidRDefault="00FE5697" w:rsidP="00FE5697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FE5697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Observation 1: Based on satellite and UE parameters defined in TR 38.821 and TR 36.763, including a UE profile of 23 dBm/7 dB NF and the specific Satellite G/T and EIRP, the worst-case scenario establishes a baseline UL CNR of -2.2 dB and DL CNR of -8.5 dB.</w:t>
      </w:r>
    </w:p>
    <w:p w14:paraId="2E629268" w14:textId="6E9E5066" w:rsidR="002F3A9F" w:rsidRPr="00CB05E5" w:rsidRDefault="00986803" w:rsidP="00FE5697">
      <w:pPr>
        <w:widowControl/>
        <w:spacing w:before="240" w:after="100" w:afterAutospacing="1" w:line="240" w:lineRule="auto"/>
        <w:jc w:val="left"/>
        <w:rPr>
          <w:rFonts w:cs="Times New Roman"/>
          <w:kern w:val="0"/>
          <w:sz w:val="32"/>
          <w:szCs w:val="20"/>
          <w:lang w:eastAsia="ja-JP"/>
          <w14:ligatures w14:val="none"/>
        </w:rPr>
      </w:pPr>
      <w:r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>2.</w:t>
      </w:r>
      <w:r w:rsidR="003F61DA"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>2</w:t>
      </w:r>
      <w:r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 xml:space="preserve"> </w:t>
      </w:r>
      <w:r w:rsidR="004513E9"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ab/>
      </w:r>
      <w:r w:rsidR="008957ED">
        <w:rPr>
          <w:rFonts w:cs="Times New Roman"/>
          <w:kern w:val="0"/>
          <w:sz w:val="32"/>
          <w:szCs w:val="20"/>
          <w:lang w:eastAsia="ja-JP"/>
          <w14:ligatures w14:val="none"/>
        </w:rPr>
        <w:t>Representative Values in Field Deployment</w:t>
      </w:r>
    </w:p>
    <w:p w14:paraId="4A7030A0" w14:textId="77777777" w:rsidR="00F50B39" w:rsidRDefault="00F50B39" w:rsidP="005B0908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While the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</w:t>
      </w: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rameworks provided by 3GPP establish a necessary baseline for system-level simulations, real-world GEO satellite deployments introduce unique hardware and environmental constraints that must be accounted for in SA4 ULBC modeling. </w:t>
      </w:r>
    </w:p>
    <w:p w14:paraId="502F5B61" w14:textId="17183EAF" w:rsidR="00F50B39" w:rsidRDefault="00F50B39" w:rsidP="00F50B39">
      <w:pPr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Table 2.2-1 summarizes the link budget parameters derived from both 3GPP technical reports and representative </w:t>
      </w:r>
      <w:r w:rsidR="0092318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values </w:t>
      </w:r>
      <w:r w:rsidR="0092318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lastRenderedPageBreak/>
        <w:t>in field deployment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7317FDEC" w14:textId="2EDB3C5F" w:rsidR="00205024" w:rsidRPr="004513E9" w:rsidRDefault="00205024" w:rsidP="00205024">
      <w:pPr>
        <w:jc w:val="center"/>
        <w:rPr>
          <w:b/>
          <w:bCs/>
          <w:sz w:val="18"/>
          <w:szCs w:val="18"/>
        </w:rPr>
      </w:pPr>
      <w:r w:rsidRPr="004513E9">
        <w:rPr>
          <w:b/>
          <w:bCs/>
          <w:sz w:val="18"/>
          <w:szCs w:val="18"/>
        </w:rPr>
        <w:t>Table 2.</w:t>
      </w:r>
      <w:r>
        <w:rPr>
          <w:b/>
          <w:bCs/>
          <w:sz w:val="18"/>
          <w:szCs w:val="18"/>
        </w:rPr>
        <w:t>2</w:t>
      </w:r>
      <w:r w:rsidRPr="004513E9">
        <w:rPr>
          <w:b/>
          <w:bCs/>
          <w:sz w:val="18"/>
          <w:szCs w:val="18"/>
        </w:rPr>
        <w:t>-1 GEO Link Budget Parameters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32"/>
        <w:gridCol w:w="1297"/>
        <w:gridCol w:w="1719"/>
        <w:gridCol w:w="1843"/>
        <w:gridCol w:w="1701"/>
        <w:gridCol w:w="2126"/>
      </w:tblGrid>
      <w:tr w:rsidR="00205024" w14:paraId="101D3B7D" w14:textId="77777777" w:rsidTr="00620C65">
        <w:tc>
          <w:tcPr>
            <w:tcW w:w="1232" w:type="dxa"/>
          </w:tcPr>
          <w:p w14:paraId="7A7545BC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14:paraId="0001473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Description</w:t>
            </w:r>
          </w:p>
        </w:tc>
        <w:tc>
          <w:tcPr>
            <w:tcW w:w="1719" w:type="dxa"/>
          </w:tcPr>
          <w:p w14:paraId="4C16D86F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 DL value</w:t>
            </w:r>
          </w:p>
        </w:tc>
        <w:tc>
          <w:tcPr>
            <w:tcW w:w="1843" w:type="dxa"/>
          </w:tcPr>
          <w:p w14:paraId="2379FC09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UL value</w:t>
            </w:r>
          </w:p>
        </w:tc>
        <w:tc>
          <w:tcPr>
            <w:tcW w:w="1701" w:type="dxa"/>
          </w:tcPr>
          <w:p w14:paraId="19C6A13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  <w:highlight w:val="yellow"/>
              </w:rPr>
            </w:pPr>
            <w:r w:rsidRPr="004513E9">
              <w:rPr>
                <w:rFonts w:cs="Arial"/>
                <w:sz w:val="18"/>
                <w:szCs w:val="18"/>
              </w:rPr>
              <w:t>SA4-proposed simulation parameter value</w:t>
            </w:r>
          </w:p>
        </w:tc>
        <w:tc>
          <w:tcPr>
            <w:tcW w:w="2126" w:type="dxa"/>
          </w:tcPr>
          <w:p w14:paraId="74237A71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Representative values in field deployment</w:t>
            </w:r>
          </w:p>
        </w:tc>
      </w:tr>
      <w:tr w:rsidR="00205024" w14:paraId="22CACDEA" w14:textId="77777777" w:rsidTr="00620C65">
        <w:tc>
          <w:tcPr>
            <w:tcW w:w="1232" w:type="dxa"/>
          </w:tcPr>
          <w:p w14:paraId="4C7FD63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EIRP</w:t>
            </w:r>
          </w:p>
        </w:tc>
        <w:tc>
          <w:tcPr>
            <w:tcW w:w="1297" w:type="dxa"/>
          </w:tcPr>
          <w:p w14:paraId="5F4AEC5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Effective isotropic radiated power</w:t>
            </w:r>
          </w:p>
        </w:tc>
        <w:tc>
          <w:tcPr>
            <w:tcW w:w="1719" w:type="dxa"/>
          </w:tcPr>
          <w:p w14:paraId="6FB6F459" w14:textId="55720C28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Set-1</w:t>
            </w:r>
            <w:r>
              <w:rPr>
                <w:rFonts w:cs="Arial"/>
                <w:sz w:val="18"/>
                <w:szCs w:val="18"/>
              </w:rPr>
              <w:t>:</w:t>
            </w:r>
            <w:r w:rsidRPr="004513E9">
              <w:rPr>
                <w:rFonts w:cs="Arial"/>
                <w:sz w:val="18"/>
                <w:szCs w:val="18"/>
              </w:rPr>
              <w:t xml:space="preserve"> 59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(Table 6.1.1.1-1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  <w:p w14:paraId="58C8FA62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Set-2: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53.5 dBW/MHz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(Table 6.1.1.1-</w:t>
            </w:r>
            <w:r>
              <w:rPr>
                <w:rFonts w:cs="Arial"/>
                <w:sz w:val="18"/>
                <w:szCs w:val="18"/>
              </w:rPr>
              <w:t>2</w:t>
            </w:r>
            <w:r w:rsidRPr="004513E9">
              <w:rPr>
                <w:rFonts w:cs="Arial"/>
                <w:sz w:val="18"/>
                <w:szCs w:val="18"/>
              </w:rPr>
              <w:t xml:space="preserve">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  <w:p w14:paraId="313A6BC7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Set-3: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59.8 dBW/MHz (Table 6.2-4 TR 36.763)</w:t>
            </w:r>
          </w:p>
        </w:tc>
        <w:tc>
          <w:tcPr>
            <w:tcW w:w="1843" w:type="dxa"/>
          </w:tcPr>
          <w:p w14:paraId="29457388" w14:textId="1349503F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-7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  <w:r>
              <w:rPr>
                <w:rFonts w:cs="Arial"/>
                <w:sz w:val="18"/>
                <w:szCs w:val="18"/>
              </w:rPr>
              <w:t xml:space="preserve"> for </w:t>
            </w:r>
            <w:r w:rsidRPr="004513E9">
              <w:rPr>
                <w:rFonts w:cs="Arial"/>
                <w:sz w:val="18"/>
                <w:szCs w:val="18"/>
              </w:rPr>
              <w:t>23 dBm</w:t>
            </w:r>
            <w:r>
              <w:rPr>
                <w:rFonts w:cs="Arial"/>
                <w:sz w:val="18"/>
                <w:szCs w:val="18"/>
              </w:rPr>
              <w:t xml:space="preserve"> PC3 (T</w:t>
            </w:r>
            <w:r w:rsidRPr="004513E9">
              <w:rPr>
                <w:rFonts w:cs="Arial"/>
                <w:sz w:val="18"/>
                <w:szCs w:val="18"/>
              </w:rPr>
              <w:t>able 6.1.3.3-1 of TR 38.821)</w:t>
            </w:r>
          </w:p>
        </w:tc>
        <w:tc>
          <w:tcPr>
            <w:tcW w:w="1701" w:type="dxa"/>
          </w:tcPr>
          <w:p w14:paraId="686DF1C2" w14:textId="0EBDA8F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59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</w:p>
        </w:tc>
        <w:tc>
          <w:tcPr>
            <w:tcW w:w="2126" w:type="dxa"/>
          </w:tcPr>
          <w:p w14:paraId="5CE09902" w14:textId="2B6C610A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 xml:space="preserve">DL </w:t>
            </w:r>
            <w:r>
              <w:rPr>
                <w:rFonts w:cs="Arial"/>
                <w:sz w:val="18"/>
                <w:szCs w:val="18"/>
              </w:rPr>
              <w:t>satellite EIRP</w:t>
            </w:r>
            <w:r w:rsidR="00934333">
              <w:rPr>
                <w:rFonts w:cs="Arial"/>
                <w:sz w:val="18"/>
                <w:szCs w:val="18"/>
              </w:rPr>
              <w:t xml:space="preserve"> 180kHz per spot beam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14:paraId="2F5AD365" w14:textId="6A833FE1" w:rsidR="00205024" w:rsidRDefault="00C7706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  <w:r w:rsidR="00205024">
              <w:rPr>
                <w:rFonts w:cs="Arial"/>
                <w:sz w:val="18"/>
                <w:szCs w:val="18"/>
              </w:rPr>
              <w:t xml:space="preserve">.5 ~ </w:t>
            </w:r>
            <w:r w:rsidR="00934333">
              <w:rPr>
                <w:rFonts w:cs="Arial"/>
                <w:sz w:val="18"/>
                <w:szCs w:val="18"/>
              </w:rPr>
              <w:t>49</w:t>
            </w:r>
            <w:r w:rsidR="00205024">
              <w:rPr>
                <w:rFonts w:cs="Arial"/>
                <w:sz w:val="18"/>
                <w:szCs w:val="18"/>
              </w:rPr>
              <w:t xml:space="preserve"> </w:t>
            </w:r>
            <w:r w:rsidR="00205024" w:rsidRPr="004513E9">
              <w:rPr>
                <w:rFonts w:cs="Arial"/>
                <w:sz w:val="18"/>
                <w:szCs w:val="18"/>
              </w:rPr>
              <w:t>dBW</w:t>
            </w:r>
          </w:p>
          <w:p w14:paraId="4A6C9239" w14:textId="77777777" w:rsidR="00205024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  <w:p w14:paraId="423267F4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05024" w14:paraId="64D53421" w14:textId="77777777" w:rsidTr="00620C65">
        <w:tc>
          <w:tcPr>
            <w:tcW w:w="1232" w:type="dxa"/>
          </w:tcPr>
          <w:p w14:paraId="594A4E6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G/T</w:t>
            </w:r>
          </w:p>
        </w:tc>
        <w:tc>
          <w:tcPr>
            <w:tcW w:w="1297" w:type="dxa"/>
          </w:tcPr>
          <w:p w14:paraId="12AF327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Antenna-gain-to-noise temperature</w:t>
            </w:r>
          </w:p>
        </w:tc>
        <w:tc>
          <w:tcPr>
            <w:tcW w:w="1719" w:type="dxa"/>
          </w:tcPr>
          <w:p w14:paraId="6630DA85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-31.6 G/T calculated based on Table 6.1.3.3-1 link budget results in TR 38.821</w:t>
            </w:r>
          </w:p>
        </w:tc>
        <w:tc>
          <w:tcPr>
            <w:tcW w:w="1843" w:type="dxa"/>
          </w:tcPr>
          <w:p w14:paraId="7B3C1CD8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1: 19dB/K (Table 6.1.1.1-1 of TR 38.821 or Table 6.2-4 TR 36.763</w:t>
            </w:r>
          </w:p>
          <w:p w14:paraId="4C2B8653" w14:textId="549C6438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2: 14dB/K (TR 38.821 Table 6.1.1.1-2 or TR 36.763 Table 6.2-5</w:t>
            </w:r>
          </w:p>
          <w:p w14:paraId="3CCD01BC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3: 16.7dB/K (TR 36.763 Table 6.2-6</w:t>
            </w:r>
          </w:p>
        </w:tc>
        <w:tc>
          <w:tcPr>
            <w:tcW w:w="1701" w:type="dxa"/>
          </w:tcPr>
          <w:p w14:paraId="1FC84C23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1D8F17" w14:textId="77777777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UL satellite Rx G/T: </w:t>
            </w:r>
          </w:p>
          <w:p w14:paraId="23073DEC" w14:textId="77777777" w:rsidR="00205024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 ~ 20.5 dB/K</w:t>
            </w:r>
          </w:p>
          <w:p w14:paraId="67DF5508" w14:textId="77777777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DL UE Rx G/T: </w:t>
            </w:r>
          </w:p>
          <w:p w14:paraId="7DCE0CF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-36.6 ~ -30.42 dB/K</w:t>
            </w:r>
          </w:p>
        </w:tc>
      </w:tr>
      <w:tr w:rsidR="00205024" w14:paraId="01C6278D" w14:textId="77777777" w:rsidTr="00620C65">
        <w:tc>
          <w:tcPr>
            <w:tcW w:w="1232" w:type="dxa"/>
          </w:tcPr>
          <w:p w14:paraId="623DB752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k</w:t>
            </w:r>
          </w:p>
        </w:tc>
        <w:tc>
          <w:tcPr>
            <w:tcW w:w="1297" w:type="dxa"/>
          </w:tcPr>
          <w:p w14:paraId="74AE9CC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Boltzmann constan</w:t>
            </w:r>
            <w:r>
              <w:rPr>
                <w:rFonts w:cs="Arial"/>
                <w:sz w:val="18"/>
                <w:szCs w:val="18"/>
              </w:rPr>
              <w:t>t</w:t>
            </w:r>
          </w:p>
        </w:tc>
        <w:tc>
          <w:tcPr>
            <w:tcW w:w="7389" w:type="dxa"/>
            <w:gridSpan w:val="4"/>
          </w:tcPr>
          <w:p w14:paraId="69C07B64" w14:textId="7E984212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-228.6 dBW/K</w:t>
            </w:r>
            <w:r w:rsidR="00C77064">
              <w:rPr>
                <w:rFonts w:cs="Arial"/>
                <w:sz w:val="18"/>
                <w:szCs w:val="18"/>
              </w:rPr>
              <w:t>/</w:t>
            </w:r>
            <w:r w:rsidRPr="004513E9">
              <w:rPr>
                <w:rFonts w:cs="Arial"/>
                <w:sz w:val="18"/>
                <w:szCs w:val="18"/>
              </w:rPr>
              <w:t>Hz</w:t>
            </w:r>
          </w:p>
          <w:p w14:paraId="184A9F18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Con</w:t>
            </w:r>
            <w:r>
              <w:rPr>
                <w:rFonts w:cs="Arial"/>
                <w:sz w:val="18"/>
                <w:szCs w:val="18"/>
              </w:rPr>
              <w:t>s</w:t>
            </w:r>
            <w:r w:rsidRPr="004513E9">
              <w:rPr>
                <w:rFonts w:cs="Arial"/>
                <w:sz w:val="18"/>
                <w:szCs w:val="18"/>
              </w:rPr>
              <w:t>tant value, TR 38.821</w:t>
            </w:r>
          </w:p>
        </w:tc>
      </w:tr>
      <w:tr w:rsidR="00205024" w14:paraId="76A8A8CB" w14:textId="77777777" w:rsidTr="00620C65">
        <w:tc>
          <w:tcPr>
            <w:tcW w:w="1232" w:type="dxa"/>
          </w:tcPr>
          <w:p w14:paraId="29E7F8C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PL_FS</w:t>
            </w:r>
          </w:p>
        </w:tc>
        <w:tc>
          <w:tcPr>
            <w:tcW w:w="1297" w:type="dxa"/>
          </w:tcPr>
          <w:p w14:paraId="4340D39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Free space path loss</w:t>
            </w:r>
          </w:p>
        </w:tc>
        <w:tc>
          <w:tcPr>
            <w:tcW w:w="1719" w:type="dxa"/>
          </w:tcPr>
          <w:p w14:paraId="2902807B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– 190.8 dB</w:t>
            </w:r>
            <w:r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6007B7B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dB</w:t>
            </w:r>
            <w:r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320AB53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190.6dB</w:t>
            </w:r>
          </w:p>
        </w:tc>
        <w:tc>
          <w:tcPr>
            <w:tcW w:w="2126" w:type="dxa"/>
          </w:tcPr>
          <w:p w14:paraId="37594494" w14:textId="6FBD470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  <w:r w:rsidR="00934333">
              <w:rPr>
                <w:rFonts w:cs="Arial"/>
                <w:sz w:val="18"/>
                <w:szCs w:val="18"/>
              </w:rPr>
              <w:t>7</w:t>
            </w:r>
            <w:r>
              <w:rPr>
                <w:rFonts w:cs="Arial"/>
                <w:sz w:val="18"/>
                <w:szCs w:val="18"/>
              </w:rPr>
              <w:t>.</w:t>
            </w:r>
            <w:r w:rsidR="00934333">
              <w:rPr>
                <w:rFonts w:cs="Arial"/>
                <w:sz w:val="18"/>
                <w:szCs w:val="18"/>
              </w:rPr>
              <w:t>74</w:t>
            </w:r>
            <w:r>
              <w:rPr>
                <w:rFonts w:cs="Arial"/>
                <w:sz w:val="18"/>
                <w:szCs w:val="18"/>
              </w:rPr>
              <w:t xml:space="preserve"> ~ 19</w:t>
            </w:r>
            <w:r w:rsidR="0047189C">
              <w:rPr>
                <w:rFonts w:cs="Arial"/>
                <w:sz w:val="18"/>
                <w:szCs w:val="18"/>
              </w:rPr>
              <w:t>0.74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</w:tr>
      <w:tr w:rsidR="00205024" w14:paraId="78341D53" w14:textId="77777777" w:rsidTr="00620C65">
        <w:tc>
          <w:tcPr>
            <w:tcW w:w="1232" w:type="dxa"/>
          </w:tcPr>
          <w:p w14:paraId="3F607B7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</w:t>
            </w:r>
          </w:p>
        </w:tc>
        <w:tc>
          <w:tcPr>
            <w:tcW w:w="1297" w:type="dxa"/>
          </w:tcPr>
          <w:p w14:paraId="736C761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Atmospheric path loss</w:t>
            </w:r>
          </w:p>
        </w:tc>
        <w:tc>
          <w:tcPr>
            <w:tcW w:w="3562" w:type="dxa"/>
            <w:gridSpan w:val="2"/>
          </w:tcPr>
          <w:p w14:paraId="22FB3A9B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</w:t>
            </w:r>
          </w:p>
          <w:p w14:paraId="1B041584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701" w:type="dxa"/>
          </w:tcPr>
          <w:p w14:paraId="06BA2E31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2F8ABAFC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 ~ 0.03 dB</w:t>
            </w:r>
          </w:p>
        </w:tc>
      </w:tr>
      <w:tr w:rsidR="00205024" w14:paraId="70804436" w14:textId="77777777" w:rsidTr="00620C65">
        <w:tc>
          <w:tcPr>
            <w:tcW w:w="1232" w:type="dxa"/>
          </w:tcPr>
          <w:p w14:paraId="0255F9C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PL_SM</w:t>
            </w:r>
          </w:p>
        </w:tc>
        <w:tc>
          <w:tcPr>
            <w:tcW w:w="1297" w:type="dxa"/>
          </w:tcPr>
          <w:p w14:paraId="375D2908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Shadowing margin</w:t>
            </w:r>
          </w:p>
        </w:tc>
        <w:tc>
          <w:tcPr>
            <w:tcW w:w="3562" w:type="dxa"/>
            <w:gridSpan w:val="2"/>
          </w:tcPr>
          <w:p w14:paraId="0BFBDF8B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</w:t>
            </w:r>
          </w:p>
          <w:p w14:paraId="58BB947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6.1.3.2-1 TR 38.821, and Table 6.2-1 of TR 36.763</w:t>
            </w:r>
          </w:p>
        </w:tc>
        <w:tc>
          <w:tcPr>
            <w:tcW w:w="1701" w:type="dxa"/>
          </w:tcPr>
          <w:p w14:paraId="2F3C53B5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3864077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3BCACDBF" w14:textId="77777777" w:rsidTr="00620C65">
        <w:tc>
          <w:tcPr>
            <w:tcW w:w="1232" w:type="dxa"/>
          </w:tcPr>
          <w:p w14:paraId="03C5CAD9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PL_SL</w:t>
            </w:r>
          </w:p>
        </w:tc>
        <w:tc>
          <w:tcPr>
            <w:tcW w:w="1297" w:type="dxa"/>
          </w:tcPr>
          <w:p w14:paraId="5603AAA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Scintillation loss</w:t>
            </w:r>
          </w:p>
        </w:tc>
        <w:tc>
          <w:tcPr>
            <w:tcW w:w="3562" w:type="dxa"/>
            <w:gridSpan w:val="2"/>
          </w:tcPr>
          <w:p w14:paraId="65B63E2D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2.2 dB</w:t>
            </w:r>
          </w:p>
          <w:p w14:paraId="1B7C3411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701" w:type="dxa"/>
          </w:tcPr>
          <w:p w14:paraId="06E6435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2.2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4AB278A2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526ACCEF" w14:textId="77777777" w:rsidTr="00620C65">
        <w:tc>
          <w:tcPr>
            <w:tcW w:w="1232" w:type="dxa"/>
          </w:tcPr>
          <w:p w14:paraId="6E43EBA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PL_AD</w:t>
            </w:r>
          </w:p>
        </w:tc>
        <w:tc>
          <w:tcPr>
            <w:tcW w:w="1297" w:type="dxa"/>
          </w:tcPr>
          <w:p w14:paraId="3EB37820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Additional loss</w:t>
            </w:r>
          </w:p>
        </w:tc>
        <w:tc>
          <w:tcPr>
            <w:tcW w:w="3562" w:type="dxa"/>
            <w:gridSpan w:val="2"/>
          </w:tcPr>
          <w:p w14:paraId="0614280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 Table 6.1.3.3-1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4E50B4E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09385D95" w14:textId="59F88260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4725BFFB" w14:textId="77777777" w:rsidTr="00620C65">
        <w:tc>
          <w:tcPr>
            <w:tcW w:w="1232" w:type="dxa"/>
          </w:tcPr>
          <w:p w14:paraId="6644C25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Polarization loss (dB)</w:t>
            </w:r>
          </w:p>
        </w:tc>
        <w:tc>
          <w:tcPr>
            <w:tcW w:w="1297" w:type="dxa"/>
          </w:tcPr>
          <w:p w14:paraId="76DF80ED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Polarization Loss</w:t>
            </w:r>
          </w:p>
        </w:tc>
        <w:tc>
          <w:tcPr>
            <w:tcW w:w="3562" w:type="dxa"/>
            <w:gridSpan w:val="2"/>
          </w:tcPr>
          <w:p w14:paraId="77620CB0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(TR 36.763 Table 6.2.2.1-1)</w:t>
            </w:r>
          </w:p>
          <w:p w14:paraId="078DC13D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38.821, Table 6.1.3.3-1)</w:t>
            </w:r>
          </w:p>
        </w:tc>
        <w:tc>
          <w:tcPr>
            <w:tcW w:w="1701" w:type="dxa"/>
          </w:tcPr>
          <w:p w14:paraId="643AFA0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4596D99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 dB</w:t>
            </w:r>
          </w:p>
        </w:tc>
      </w:tr>
      <w:tr w:rsidR="00205024" w14:paraId="4D2D2E51" w14:textId="77777777" w:rsidTr="00620C65">
        <w:tc>
          <w:tcPr>
            <w:tcW w:w="2529" w:type="dxa"/>
            <w:gridSpan w:val="2"/>
          </w:tcPr>
          <w:p w14:paraId="0E42E96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lastRenderedPageBreak/>
              <w:t>Doppler spread</w:t>
            </w:r>
          </w:p>
        </w:tc>
        <w:tc>
          <w:tcPr>
            <w:tcW w:w="3562" w:type="dxa"/>
            <w:gridSpan w:val="2"/>
          </w:tcPr>
          <w:p w14:paraId="38002F5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Max Doppler variation can be negligible</w:t>
            </w:r>
            <w:r>
              <w:rPr>
                <w:rFonts w:cs="Arial"/>
                <w:sz w:val="18"/>
                <w:szCs w:val="18"/>
              </w:rPr>
              <w:t xml:space="preserve"> for GEO</w:t>
            </w:r>
            <w:r w:rsidRPr="004513E9">
              <w:rPr>
                <w:rFonts w:cs="Arial"/>
                <w:sz w:val="18"/>
                <w:szCs w:val="18"/>
              </w:rPr>
              <w:t xml:space="preserve"> as specified in Table 5.3.5-1 of TR 38.811</w:t>
            </w:r>
          </w:p>
        </w:tc>
        <w:tc>
          <w:tcPr>
            <w:tcW w:w="1701" w:type="dxa"/>
          </w:tcPr>
          <w:p w14:paraId="7A24F52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1Hz, 5Hz</w:t>
            </w:r>
          </w:p>
        </w:tc>
        <w:tc>
          <w:tcPr>
            <w:tcW w:w="2126" w:type="dxa"/>
          </w:tcPr>
          <w:p w14:paraId="76DE6748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15051137" w14:textId="77777777" w:rsidTr="00620C65">
        <w:tc>
          <w:tcPr>
            <w:tcW w:w="2529" w:type="dxa"/>
            <w:gridSpan w:val="2"/>
          </w:tcPr>
          <w:p w14:paraId="5956A85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antenna gain</w:t>
            </w:r>
          </w:p>
        </w:tc>
        <w:tc>
          <w:tcPr>
            <w:tcW w:w="3562" w:type="dxa"/>
            <w:gridSpan w:val="2"/>
          </w:tcPr>
          <w:p w14:paraId="6C845C4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Omnidirectional antenna with 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TX antenna gain and 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RX antenna gain (TR 36.763 Table 6.1-1)</w:t>
            </w:r>
          </w:p>
        </w:tc>
        <w:tc>
          <w:tcPr>
            <w:tcW w:w="1701" w:type="dxa"/>
          </w:tcPr>
          <w:p w14:paraId="2CD41D3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</w:t>
            </w:r>
          </w:p>
        </w:tc>
        <w:tc>
          <w:tcPr>
            <w:tcW w:w="2126" w:type="dxa"/>
          </w:tcPr>
          <w:p w14:paraId="60721E66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 dBi</w:t>
            </w:r>
          </w:p>
        </w:tc>
      </w:tr>
    </w:tbl>
    <w:p w14:paraId="18CC3C14" w14:textId="125863E0" w:rsidR="00205024" w:rsidRPr="00205024" w:rsidRDefault="00205024" w:rsidP="00205024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Observation 2: Based on existing 3GPP specifications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and representative values in field deployment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, the following parameter range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 are observed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</w:t>
      </w:r>
    </w:p>
    <w:p w14:paraId="6E297FF0" w14:textId="77777777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UE Transmission &amp; Noise Figure (NF): Handheld/IoT (Class 3) devices are characterized by a 23 dBm transmit power and an NF range of 7 dB to 9 dB.</w:t>
      </w:r>
    </w:p>
    <w:p w14:paraId="491E0EA0" w14:textId="74C9F4F1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UE G/T: 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UE G/T ranges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between -30.42 dB/K and -36.6 dB/K (accounting for a 9 dB NF and polarization mismatch).</w:t>
      </w:r>
    </w:p>
    <w:p w14:paraId="2123F44E" w14:textId="056DF1D1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Satellite EIRP: 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R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epresentative satellite EIRP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in field deployment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for 180kHz per spot beam ranges from 40.5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dBW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~ 49 dB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W.</w:t>
      </w:r>
    </w:p>
    <w:p w14:paraId="062D741D" w14:textId="4AD9A427" w:rsidR="00205024" w:rsidRPr="00205024" w:rsidRDefault="00205024" w:rsidP="00F50B39">
      <w:pPr>
        <w:widowControl/>
        <w:numPr>
          <w:ilvl w:val="0"/>
          <w:numId w:val="34"/>
        </w:numPr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Satellite G/T: Satellite receive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G/T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ranges from 8.8 dB/K to 20.5 dB/K.</w:t>
      </w:r>
    </w:p>
    <w:p w14:paraId="1460E885" w14:textId="1722A727" w:rsidR="007F2276" w:rsidRDefault="000B37E5" w:rsidP="00205024">
      <w:pPr>
        <w:pStyle w:val="Heading1"/>
      </w:pPr>
      <w:r>
        <w:t>3</w:t>
      </w:r>
      <w:r w:rsidR="005B7B42">
        <w:tab/>
      </w:r>
      <w:r w:rsidR="007F2276" w:rsidRPr="00CE0424">
        <w:t>Conclusion</w:t>
      </w:r>
    </w:p>
    <w:p w14:paraId="708C99D5" w14:textId="77777777" w:rsidR="008642FC" w:rsidRDefault="008642FC" w:rsidP="00205024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81F8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the previous sections we made the following observations: </w:t>
      </w:r>
    </w:p>
    <w:p w14:paraId="49FFE041" w14:textId="0018691D" w:rsidR="00FE5697" w:rsidRDefault="00FE5697" w:rsidP="00205024">
      <w:pPr>
        <w:widowControl/>
        <w:spacing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1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Based on satellite and UE parameters defined in TR 38.821 and TR 36.763, including a UE profile of 23 dBm/7 dB NF and the specific Satellite G/T and EIRP, the worst-case scenario establishes a baseline UL CNR of -2.2 dB and DL CNR of -8.5 dB.</w:t>
      </w:r>
    </w:p>
    <w:p w14:paraId="01E55559" w14:textId="411F9162" w:rsidR="00D41045" w:rsidRPr="00D41045" w:rsidRDefault="00D41045" w:rsidP="00D41045">
      <w:pPr>
        <w:widowControl/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2: Based on existing 3GPP specifications and representative values in field deployment, the following parameter ranges </w:t>
      </w:r>
      <w:r w:rsidR="004154F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are observed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</w:t>
      </w:r>
    </w:p>
    <w:p w14:paraId="5607E94F" w14:textId="77777777" w:rsidR="00D41045" w:rsidRP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Transmission &amp; Noise Figure (NF): Handheld/IoT (Class 3) devices are characterized by a 23 dBm transmit power and an NF range of 7 dB to 9 dB.</w:t>
      </w:r>
    </w:p>
    <w:p w14:paraId="6224D1C9" w14:textId="0EC0A974" w:rsid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UE G/T: </w:t>
      </w:r>
      <w:r w:rsidR="004154F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G/T ranges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between -30.42 dB/K and -36.6 dB/K (accounting for a 9 dB NF and polarization mismatch).</w:t>
      </w:r>
    </w:p>
    <w:p w14:paraId="2314D823" w14:textId="4D864042" w:rsid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Satellite EIRP: Representative satellite EIR</w:t>
      </w:r>
      <w:r w:rsidR="007067A0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P in field deployment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for 180kHz per spot beam ranges from 40.</w:t>
      </w:r>
      <w:r w:rsidR="006F6B3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5 dBW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~ 49 dBW.</w:t>
      </w:r>
    </w:p>
    <w:p w14:paraId="31DFBDE3" w14:textId="2EAFA334" w:rsidR="00D41045" w:rsidRP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Satellite G/T: Satellite receive G/T ranges from 8.8 dB/K to 20.5 dB/K.</w:t>
      </w:r>
    </w:p>
    <w:p w14:paraId="437712F3" w14:textId="1E0260F3" w:rsidR="00205024" w:rsidRPr="00205024" w:rsidRDefault="00205024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 addition to the parameters identified above, the following observations are proposed for SA4 ULBC simulation.</w:t>
      </w:r>
    </w:p>
    <w:p w14:paraId="72E9757B" w14:textId="2C152D49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3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DMRS bundling is not recommended as the baseline for simulation; however, cases including DMRS bundling should be evaluated as an informative subset.</w:t>
      </w:r>
    </w:p>
    <w:p w14:paraId="014CE621" w14:textId="1913FEA6" w:rsidR="008957ED" w:rsidRPr="003A2014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4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While higher bit rates are necessary to improve voice quality, the ULBC codec 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should support bit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rates below 1 kbps, e.g. 0.8 kbps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, to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account for the critical tradeoff between audio 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quality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and GEO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NTN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transmission</w:t>
      </w:r>
      <w:r w:rsidR="0020502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bandwidth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constraints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of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1</w:t>
      </w:r>
      <w:r w:rsidR="0020502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-3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kbps.</w:t>
      </w:r>
    </w:p>
    <w:p w14:paraId="7E2541FF" w14:textId="77777777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5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For worst-case scenario modeling, an NTN-T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D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L-C channel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model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at a 10-degree elevation angle is appropriate.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It is noted that the NTN-TDLC5 delay profile is specified in TS 36.102.</w:t>
      </w:r>
    </w:p>
    <w:p w14:paraId="7661D4D0" w14:textId="0885F687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6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Currently,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the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23 dBm represents a primary uplink limitation for devices supporting voice over GEO. </w:t>
      </w:r>
      <w:r w:rsidR="00251B34"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Except for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specialized sectors (e.g., first-responder or automotive), most consumer handhelds do not exceed this power class. To improv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e service viability and link robustness, there is an increasing industry demand for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higher power classes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in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handheld units, specifically 26 dBm, 29 dBm, and 31 dBm.</w:t>
      </w:r>
    </w:p>
    <w:p w14:paraId="222E1AA3" w14:textId="45CABF84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7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="001C6D38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with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1Rx antenna should be established as the baseline for simulation. While TS 36.102, Clause 7.2, specifies a single Rx port, NB-IoT NTN devices with 2Rx antennas have not yet achieved mainstream commercial availability.</w:t>
      </w:r>
    </w:p>
    <w:p w14:paraId="6B683528" w14:textId="6ECE4FB0" w:rsidR="008957ED" w:rsidRDefault="008957ED" w:rsidP="00251B34">
      <w:pPr>
        <w:widowControl/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lastRenderedPageBreak/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8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The voice bundling period</w:t>
      </w:r>
      <w:r w:rsidR="00251B34" w:rsidRP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should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be</w:t>
      </w:r>
      <w:r w:rsidR="00251B34" w:rsidRP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no less than 160ms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.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While an 80ms bundling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period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offers reduced latency and enhanced packet loss protection for voice frames, the resulting signaling overhead remains a concern. Furthermore, an 80ms duration </w:t>
      </w:r>
      <w:r w:rsid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requires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Semi-Persistent Scheduling (SPS), a feature not currently supported by available NB-IoT NTN user equipment (UE).</w:t>
      </w:r>
    </w:p>
    <w:p w14:paraId="7B9E4794" w14:textId="17BE72B2" w:rsidR="006E1C82" w:rsidRPr="007D474C" w:rsidRDefault="008E065E" w:rsidP="006E1C82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Based on the discussion in 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 previous 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section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we propose the following:</w:t>
      </w:r>
    </w:p>
    <w:p w14:paraId="1264D450" w14:textId="74964B0A" w:rsidR="003A2014" w:rsidRPr="007D474C" w:rsidRDefault="003A2014" w:rsidP="003A201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Proposal 1: It is proposed that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3GPP 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SA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WG4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consider the observation</w:t>
      </w:r>
      <w:r w:rsidR="00AC7449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 1-8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and practical hardware constraints identified in this contribution when defining the simulation assumptions and performance targets for the ULBC codec.</w:t>
      </w:r>
    </w:p>
    <w:p w14:paraId="29AD60D9" w14:textId="771EB580" w:rsidR="00F507D1" w:rsidRPr="00CE0424" w:rsidRDefault="005E7605" w:rsidP="00CE0424">
      <w:pPr>
        <w:pStyle w:val="Heading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43A4CF03" w14:textId="4DBFDD5F" w:rsidR="00C77064" w:rsidRPr="00C77064" w:rsidRDefault="00C77064" w:rsidP="00C77064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bookmarkStart w:id="3" w:name="_Ref178253188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 TR 38.811,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"Study on New Radio (NR) to support non-terrestrial networks”, V15.4.0 (2020-09)</w:t>
      </w:r>
    </w:p>
    <w:bookmarkEnd w:id="3"/>
    <w:p w14:paraId="107BD815" w14:textId="4886FE63" w:rsidR="0069219C" w:rsidRDefault="000900CE" w:rsidP="00B5653D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TR 38.821, “Solutions for NR to support non-terrestrial networks (TN)”, V16.2.0 (2023-03)</w:t>
      </w:r>
    </w:p>
    <w:p w14:paraId="7BBB6250" w14:textId="28688B97" w:rsidR="00C77064" w:rsidRPr="00C77064" w:rsidRDefault="00C77064" w:rsidP="00C77064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TR 36.763, “Study on Narrow-Band Internet of Things (NB-IoT)/enhanced Machine Type Communication (eMTC) support for Non-Terrestrial Networks (NTN)”, V17.0.0 (2021-06)</w:t>
      </w:r>
    </w:p>
    <w:p w14:paraId="50B49795" w14:textId="45C35F7C" w:rsidR="004E67E4" w:rsidRPr="007D474C" w:rsidRDefault="004E67E4" w:rsidP="004E67E4">
      <w:pPr>
        <w:pStyle w:val="Reference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TS 36.101: "Technical Specification Group Radio Access Network; Evolved Universal Terrestrial Radio Access (E-UTRA); User Equipment (UE) radio transmission and reception".</w:t>
      </w:r>
    </w:p>
    <w:p w14:paraId="30F2DB50" w14:textId="6B9466AE" w:rsidR="003D3496" w:rsidRPr="007D474C" w:rsidRDefault="003D3496" w:rsidP="005D3F4E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R1-1913351 "Link Budget Results for NTN", Thales, RAN1#99</w:t>
      </w:r>
    </w:p>
    <w:sectPr w:rsidR="003D3496" w:rsidRPr="007D474C" w:rsidSect="00C473A5">
      <w:headerReference w:type="even" r:id="rId40"/>
      <w:footerReference w:type="default" r:id="rId4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DF714" w14:textId="77777777" w:rsidR="006E29CC" w:rsidRDefault="006E29CC">
      <w:r>
        <w:separator/>
      </w:r>
    </w:p>
  </w:endnote>
  <w:endnote w:type="continuationSeparator" w:id="0">
    <w:p w14:paraId="33F7FDAD" w14:textId="77777777" w:rsidR="006E29CC" w:rsidRDefault="006E29CC">
      <w:r>
        <w:continuationSeparator/>
      </w:r>
    </w:p>
  </w:endnote>
  <w:endnote w:type="continuationNotice" w:id="1">
    <w:p w14:paraId="5CB5EBEC" w14:textId="77777777" w:rsidR="006E29CC" w:rsidRDefault="006E29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GothicURWMed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D5DE0" w14:textId="77777777" w:rsidR="006E29CC" w:rsidRDefault="006E29CC">
      <w:r>
        <w:separator/>
      </w:r>
    </w:p>
  </w:footnote>
  <w:footnote w:type="continuationSeparator" w:id="0">
    <w:p w14:paraId="61F234D5" w14:textId="77777777" w:rsidR="006E29CC" w:rsidRDefault="006E29CC">
      <w:r>
        <w:continuationSeparator/>
      </w:r>
    </w:p>
  </w:footnote>
  <w:footnote w:type="continuationNotice" w:id="1">
    <w:p w14:paraId="23E3527B" w14:textId="77777777" w:rsidR="006E29CC" w:rsidRDefault="006E29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9.35pt;height:26.65pt" o:bullet="t">
        <v:imagedata r:id="rId1" o:title="art321C"/>
      </v:shape>
    </w:pict>
  </w:numPicBullet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C647B"/>
    <w:multiLevelType w:val="multilevel"/>
    <w:tmpl w:val="30C2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D4FB3"/>
    <w:multiLevelType w:val="hybridMultilevel"/>
    <w:tmpl w:val="7CF0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7307EE"/>
    <w:multiLevelType w:val="hybridMultilevel"/>
    <w:tmpl w:val="F5E87948"/>
    <w:lvl w:ilvl="0" w:tplc="4EEC457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FD2E15"/>
    <w:multiLevelType w:val="multilevel"/>
    <w:tmpl w:val="48FC6C70"/>
    <w:lvl w:ilvl="0">
      <w:start w:val="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A46647"/>
    <w:multiLevelType w:val="hybridMultilevel"/>
    <w:tmpl w:val="E1040C22"/>
    <w:lvl w:ilvl="0" w:tplc="DFA44C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51EA0"/>
    <w:multiLevelType w:val="multilevel"/>
    <w:tmpl w:val="4BC6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929D7"/>
    <w:multiLevelType w:val="multilevel"/>
    <w:tmpl w:val="9E7EE1D2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8136AF"/>
    <w:multiLevelType w:val="hybridMultilevel"/>
    <w:tmpl w:val="9BBAC272"/>
    <w:lvl w:ilvl="0" w:tplc="815E6CE2">
      <w:start w:val="8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F0E69"/>
    <w:multiLevelType w:val="hybridMultilevel"/>
    <w:tmpl w:val="9DBE1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4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68" w:hanging="360"/>
      </w:pPr>
    </w:lvl>
    <w:lvl w:ilvl="2" w:tplc="0409001B" w:tentative="1">
      <w:start w:val="1"/>
      <w:numFmt w:val="lowerRoman"/>
      <w:lvlText w:val="%3."/>
      <w:lvlJc w:val="right"/>
      <w:pPr>
        <w:ind w:left="5988" w:hanging="180"/>
      </w:pPr>
    </w:lvl>
    <w:lvl w:ilvl="3" w:tplc="0409000F" w:tentative="1">
      <w:start w:val="1"/>
      <w:numFmt w:val="decimal"/>
      <w:lvlText w:val="%4."/>
      <w:lvlJc w:val="left"/>
      <w:pPr>
        <w:ind w:left="6708" w:hanging="360"/>
      </w:pPr>
    </w:lvl>
    <w:lvl w:ilvl="4" w:tplc="04090019" w:tentative="1">
      <w:start w:val="1"/>
      <w:numFmt w:val="lowerLetter"/>
      <w:lvlText w:val="%5."/>
      <w:lvlJc w:val="left"/>
      <w:pPr>
        <w:ind w:left="7428" w:hanging="360"/>
      </w:pPr>
    </w:lvl>
    <w:lvl w:ilvl="5" w:tplc="0409001B" w:tentative="1">
      <w:start w:val="1"/>
      <w:numFmt w:val="lowerRoman"/>
      <w:lvlText w:val="%6."/>
      <w:lvlJc w:val="right"/>
      <w:pPr>
        <w:ind w:left="8148" w:hanging="180"/>
      </w:pPr>
    </w:lvl>
    <w:lvl w:ilvl="6" w:tplc="0409000F" w:tentative="1">
      <w:start w:val="1"/>
      <w:numFmt w:val="decimal"/>
      <w:lvlText w:val="%7."/>
      <w:lvlJc w:val="left"/>
      <w:pPr>
        <w:ind w:left="8868" w:hanging="360"/>
      </w:pPr>
    </w:lvl>
    <w:lvl w:ilvl="7" w:tplc="04090019" w:tentative="1">
      <w:start w:val="1"/>
      <w:numFmt w:val="lowerLetter"/>
      <w:lvlText w:val="%8."/>
      <w:lvlJc w:val="left"/>
      <w:pPr>
        <w:ind w:left="9588" w:hanging="360"/>
      </w:pPr>
    </w:lvl>
    <w:lvl w:ilvl="8" w:tplc="040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C2F27"/>
    <w:multiLevelType w:val="multilevel"/>
    <w:tmpl w:val="5DDAE1C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149F8"/>
    <w:multiLevelType w:val="hybridMultilevel"/>
    <w:tmpl w:val="EEEC9882"/>
    <w:lvl w:ilvl="0" w:tplc="C486C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B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AF478">
      <w:start w:val="5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84D34">
      <w:start w:val="593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C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0F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E9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0A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8A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AC5711"/>
    <w:multiLevelType w:val="hybridMultilevel"/>
    <w:tmpl w:val="4A0C0C32"/>
    <w:lvl w:ilvl="0" w:tplc="D3C85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9C2275"/>
    <w:multiLevelType w:val="multilevel"/>
    <w:tmpl w:val="51D48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767EB"/>
    <w:multiLevelType w:val="hybridMultilevel"/>
    <w:tmpl w:val="306E572A"/>
    <w:lvl w:ilvl="0" w:tplc="5670861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BF27AE"/>
    <w:multiLevelType w:val="hybridMultilevel"/>
    <w:tmpl w:val="F2F8A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C186671"/>
    <w:multiLevelType w:val="multilevel"/>
    <w:tmpl w:val="1830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341018">
    <w:abstractNumId w:val="14"/>
  </w:num>
  <w:num w:numId="2" w16cid:durableId="149030463">
    <w:abstractNumId w:val="11"/>
  </w:num>
  <w:num w:numId="3" w16cid:durableId="1774858864">
    <w:abstractNumId w:val="0"/>
  </w:num>
  <w:num w:numId="4" w16cid:durableId="1237780611">
    <w:abstractNumId w:val="18"/>
  </w:num>
  <w:num w:numId="5" w16cid:durableId="1461000268">
    <w:abstractNumId w:val="22"/>
  </w:num>
  <w:num w:numId="6" w16cid:durableId="2068138227">
    <w:abstractNumId w:val="5"/>
  </w:num>
  <w:num w:numId="7" w16cid:durableId="458114767">
    <w:abstractNumId w:val="6"/>
  </w:num>
  <w:num w:numId="8" w16cid:durableId="995108944">
    <w:abstractNumId w:val="1"/>
  </w:num>
  <w:num w:numId="9" w16cid:durableId="822239829">
    <w:abstractNumId w:val="30"/>
  </w:num>
  <w:num w:numId="10" w16cid:durableId="976183084">
    <w:abstractNumId w:val="9"/>
  </w:num>
  <w:num w:numId="11" w16cid:durableId="1374117700">
    <w:abstractNumId w:val="24"/>
  </w:num>
  <w:num w:numId="12" w16cid:durableId="5834199">
    <w:abstractNumId w:val="26"/>
  </w:num>
  <w:num w:numId="13" w16cid:durableId="1374235873">
    <w:abstractNumId w:val="20"/>
  </w:num>
  <w:num w:numId="14" w16cid:durableId="1674988996">
    <w:abstractNumId w:val="7"/>
  </w:num>
  <w:num w:numId="15" w16cid:durableId="1531382257">
    <w:abstractNumId w:val="4"/>
  </w:num>
  <w:num w:numId="16" w16cid:durableId="910846065">
    <w:abstractNumId w:val="29"/>
  </w:num>
  <w:num w:numId="17" w16cid:durableId="1944343573">
    <w:abstractNumId w:val="23"/>
  </w:num>
  <w:num w:numId="18" w16cid:durableId="1463575834">
    <w:abstractNumId w:val="17"/>
  </w:num>
  <w:num w:numId="19" w16cid:durableId="1794248053">
    <w:abstractNumId w:val="11"/>
  </w:num>
  <w:num w:numId="20" w16cid:durableId="841164011">
    <w:abstractNumId w:val="11"/>
  </w:num>
  <w:num w:numId="21" w16cid:durableId="2137022991">
    <w:abstractNumId w:val="11"/>
  </w:num>
  <w:num w:numId="22" w16cid:durableId="303123984">
    <w:abstractNumId w:val="11"/>
  </w:num>
  <w:num w:numId="23" w16cid:durableId="1178034932">
    <w:abstractNumId w:val="8"/>
  </w:num>
  <w:num w:numId="24" w16cid:durableId="1622224624">
    <w:abstractNumId w:val="28"/>
  </w:num>
  <w:num w:numId="25" w16cid:durableId="596720544">
    <w:abstractNumId w:val="2"/>
  </w:num>
  <w:num w:numId="26" w16cid:durableId="549607271">
    <w:abstractNumId w:val="15"/>
  </w:num>
  <w:num w:numId="27" w16cid:durableId="1563252741">
    <w:abstractNumId w:val="27"/>
  </w:num>
  <w:num w:numId="28" w16cid:durableId="1505052341">
    <w:abstractNumId w:val="21"/>
  </w:num>
  <w:num w:numId="29" w16cid:durableId="1063068117">
    <w:abstractNumId w:val="31"/>
  </w:num>
  <w:num w:numId="30" w16cid:durableId="1208881592">
    <w:abstractNumId w:val="19"/>
  </w:num>
  <w:num w:numId="31" w16cid:durableId="1789660320">
    <w:abstractNumId w:val="13"/>
  </w:num>
  <w:num w:numId="32" w16cid:durableId="1350526815">
    <w:abstractNumId w:val="10"/>
  </w:num>
  <w:num w:numId="33" w16cid:durableId="1222863112">
    <w:abstractNumId w:val="3"/>
  </w:num>
  <w:num w:numId="34" w16cid:durableId="1641568508">
    <w:abstractNumId w:val="12"/>
  </w:num>
  <w:num w:numId="35" w16cid:durableId="1127971500">
    <w:abstractNumId w:val="25"/>
  </w:num>
  <w:num w:numId="36" w16cid:durableId="110048688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51D"/>
    <w:rsid w:val="000006E1"/>
    <w:rsid w:val="00001445"/>
    <w:rsid w:val="00001595"/>
    <w:rsid w:val="0000167B"/>
    <w:rsid w:val="00001C3C"/>
    <w:rsid w:val="00002607"/>
    <w:rsid w:val="00002A37"/>
    <w:rsid w:val="00002D12"/>
    <w:rsid w:val="00003D88"/>
    <w:rsid w:val="00003D8C"/>
    <w:rsid w:val="00003FA1"/>
    <w:rsid w:val="000043E2"/>
    <w:rsid w:val="0000564C"/>
    <w:rsid w:val="00005AC8"/>
    <w:rsid w:val="00005CF9"/>
    <w:rsid w:val="00006446"/>
    <w:rsid w:val="00006896"/>
    <w:rsid w:val="000070BA"/>
    <w:rsid w:val="00007CDC"/>
    <w:rsid w:val="00007E18"/>
    <w:rsid w:val="000107C5"/>
    <w:rsid w:val="00011AF2"/>
    <w:rsid w:val="00011B28"/>
    <w:rsid w:val="00011F32"/>
    <w:rsid w:val="000127F5"/>
    <w:rsid w:val="00012912"/>
    <w:rsid w:val="000136C7"/>
    <w:rsid w:val="00013A79"/>
    <w:rsid w:val="000153AB"/>
    <w:rsid w:val="00015D15"/>
    <w:rsid w:val="000207F0"/>
    <w:rsid w:val="00020D9D"/>
    <w:rsid w:val="000214D4"/>
    <w:rsid w:val="000215B7"/>
    <w:rsid w:val="000219E4"/>
    <w:rsid w:val="00022985"/>
    <w:rsid w:val="00022A9D"/>
    <w:rsid w:val="00022D16"/>
    <w:rsid w:val="00022E8C"/>
    <w:rsid w:val="00022F96"/>
    <w:rsid w:val="00023254"/>
    <w:rsid w:val="00023592"/>
    <w:rsid w:val="00023D0B"/>
    <w:rsid w:val="0002564D"/>
    <w:rsid w:val="00025ECA"/>
    <w:rsid w:val="000266F2"/>
    <w:rsid w:val="00026913"/>
    <w:rsid w:val="00026DD4"/>
    <w:rsid w:val="0002791A"/>
    <w:rsid w:val="00027C09"/>
    <w:rsid w:val="00027C45"/>
    <w:rsid w:val="0003074A"/>
    <w:rsid w:val="000325B8"/>
    <w:rsid w:val="0003267E"/>
    <w:rsid w:val="00032D65"/>
    <w:rsid w:val="00033724"/>
    <w:rsid w:val="00033A1D"/>
    <w:rsid w:val="00034C15"/>
    <w:rsid w:val="00034F4B"/>
    <w:rsid w:val="000355EE"/>
    <w:rsid w:val="00035C99"/>
    <w:rsid w:val="00036BA1"/>
    <w:rsid w:val="000375BC"/>
    <w:rsid w:val="00037D0B"/>
    <w:rsid w:val="00041776"/>
    <w:rsid w:val="00041BB7"/>
    <w:rsid w:val="000422E2"/>
    <w:rsid w:val="00042573"/>
    <w:rsid w:val="00042608"/>
    <w:rsid w:val="00042F22"/>
    <w:rsid w:val="00043085"/>
    <w:rsid w:val="0004365B"/>
    <w:rsid w:val="000444EF"/>
    <w:rsid w:val="0004457A"/>
    <w:rsid w:val="0004474C"/>
    <w:rsid w:val="00044CE8"/>
    <w:rsid w:val="0004506B"/>
    <w:rsid w:val="00045082"/>
    <w:rsid w:val="000453AA"/>
    <w:rsid w:val="00045C6A"/>
    <w:rsid w:val="000460D3"/>
    <w:rsid w:val="00046F3E"/>
    <w:rsid w:val="00047315"/>
    <w:rsid w:val="0004785C"/>
    <w:rsid w:val="00047932"/>
    <w:rsid w:val="00047F82"/>
    <w:rsid w:val="000501E4"/>
    <w:rsid w:val="000515A5"/>
    <w:rsid w:val="00051BFC"/>
    <w:rsid w:val="0005240F"/>
    <w:rsid w:val="00052A07"/>
    <w:rsid w:val="00052C12"/>
    <w:rsid w:val="000534E3"/>
    <w:rsid w:val="00053AD6"/>
    <w:rsid w:val="00054190"/>
    <w:rsid w:val="000551AB"/>
    <w:rsid w:val="000556B0"/>
    <w:rsid w:val="0005606A"/>
    <w:rsid w:val="00056179"/>
    <w:rsid w:val="00057117"/>
    <w:rsid w:val="000616E7"/>
    <w:rsid w:val="000617C5"/>
    <w:rsid w:val="00063411"/>
    <w:rsid w:val="0006370F"/>
    <w:rsid w:val="00063FA6"/>
    <w:rsid w:val="0006487E"/>
    <w:rsid w:val="00065C68"/>
    <w:rsid w:val="00065D63"/>
    <w:rsid w:val="00065E1A"/>
    <w:rsid w:val="0006617A"/>
    <w:rsid w:val="000669D0"/>
    <w:rsid w:val="00070697"/>
    <w:rsid w:val="0007294A"/>
    <w:rsid w:val="00074502"/>
    <w:rsid w:val="00074625"/>
    <w:rsid w:val="000746E5"/>
    <w:rsid w:val="00074C85"/>
    <w:rsid w:val="00074FC0"/>
    <w:rsid w:val="0007522A"/>
    <w:rsid w:val="0007549A"/>
    <w:rsid w:val="00075C93"/>
    <w:rsid w:val="00076E16"/>
    <w:rsid w:val="00077E5F"/>
    <w:rsid w:val="0008036A"/>
    <w:rsid w:val="00080F4A"/>
    <w:rsid w:val="00081AE6"/>
    <w:rsid w:val="00081CF7"/>
    <w:rsid w:val="000820C9"/>
    <w:rsid w:val="000820E8"/>
    <w:rsid w:val="00082E62"/>
    <w:rsid w:val="000847D5"/>
    <w:rsid w:val="00084AB1"/>
    <w:rsid w:val="000855EB"/>
    <w:rsid w:val="00085B52"/>
    <w:rsid w:val="00085F3A"/>
    <w:rsid w:val="000861B0"/>
    <w:rsid w:val="000866F2"/>
    <w:rsid w:val="000870FD"/>
    <w:rsid w:val="00087417"/>
    <w:rsid w:val="0009009F"/>
    <w:rsid w:val="000900CE"/>
    <w:rsid w:val="00091557"/>
    <w:rsid w:val="000915C2"/>
    <w:rsid w:val="000924C1"/>
    <w:rsid w:val="000924F0"/>
    <w:rsid w:val="0009265D"/>
    <w:rsid w:val="00092BD2"/>
    <w:rsid w:val="00092DE5"/>
    <w:rsid w:val="00093474"/>
    <w:rsid w:val="00093F7F"/>
    <w:rsid w:val="00094D68"/>
    <w:rsid w:val="00094EF6"/>
    <w:rsid w:val="0009510F"/>
    <w:rsid w:val="000958B0"/>
    <w:rsid w:val="00096478"/>
    <w:rsid w:val="00096EF0"/>
    <w:rsid w:val="000A1398"/>
    <w:rsid w:val="000A1B7B"/>
    <w:rsid w:val="000A1BC3"/>
    <w:rsid w:val="000A273B"/>
    <w:rsid w:val="000A2C70"/>
    <w:rsid w:val="000A2EF9"/>
    <w:rsid w:val="000A37A0"/>
    <w:rsid w:val="000A447F"/>
    <w:rsid w:val="000A510D"/>
    <w:rsid w:val="000A56F2"/>
    <w:rsid w:val="000A5734"/>
    <w:rsid w:val="000A57AB"/>
    <w:rsid w:val="000A600C"/>
    <w:rsid w:val="000A61C4"/>
    <w:rsid w:val="000A6A3D"/>
    <w:rsid w:val="000A6CF5"/>
    <w:rsid w:val="000A6D1C"/>
    <w:rsid w:val="000A7D8C"/>
    <w:rsid w:val="000B023E"/>
    <w:rsid w:val="000B029C"/>
    <w:rsid w:val="000B059B"/>
    <w:rsid w:val="000B22D3"/>
    <w:rsid w:val="000B2719"/>
    <w:rsid w:val="000B2920"/>
    <w:rsid w:val="000B37E5"/>
    <w:rsid w:val="000B3A8F"/>
    <w:rsid w:val="000B48A9"/>
    <w:rsid w:val="000B4AB9"/>
    <w:rsid w:val="000B4F9E"/>
    <w:rsid w:val="000B58C3"/>
    <w:rsid w:val="000B61E9"/>
    <w:rsid w:val="000B6781"/>
    <w:rsid w:val="000B68CD"/>
    <w:rsid w:val="000B7514"/>
    <w:rsid w:val="000B7588"/>
    <w:rsid w:val="000C0091"/>
    <w:rsid w:val="000C0AE0"/>
    <w:rsid w:val="000C0D79"/>
    <w:rsid w:val="000C165A"/>
    <w:rsid w:val="000C19A0"/>
    <w:rsid w:val="000C1A4B"/>
    <w:rsid w:val="000C1F45"/>
    <w:rsid w:val="000C2E19"/>
    <w:rsid w:val="000C2FC6"/>
    <w:rsid w:val="000C34C9"/>
    <w:rsid w:val="000C3544"/>
    <w:rsid w:val="000C3CE6"/>
    <w:rsid w:val="000C3EAF"/>
    <w:rsid w:val="000C4646"/>
    <w:rsid w:val="000C4BBE"/>
    <w:rsid w:val="000C514E"/>
    <w:rsid w:val="000C5BC3"/>
    <w:rsid w:val="000C5ECF"/>
    <w:rsid w:val="000C67E9"/>
    <w:rsid w:val="000D086A"/>
    <w:rsid w:val="000D08E7"/>
    <w:rsid w:val="000D0D07"/>
    <w:rsid w:val="000D1376"/>
    <w:rsid w:val="000D1F7C"/>
    <w:rsid w:val="000D31F3"/>
    <w:rsid w:val="000D426E"/>
    <w:rsid w:val="000D4480"/>
    <w:rsid w:val="000D46C1"/>
    <w:rsid w:val="000D4797"/>
    <w:rsid w:val="000D53EA"/>
    <w:rsid w:val="000D54DD"/>
    <w:rsid w:val="000D560D"/>
    <w:rsid w:val="000D675D"/>
    <w:rsid w:val="000D6A77"/>
    <w:rsid w:val="000E0527"/>
    <w:rsid w:val="000E0B4A"/>
    <w:rsid w:val="000E1E92"/>
    <w:rsid w:val="000E3B0F"/>
    <w:rsid w:val="000E3B27"/>
    <w:rsid w:val="000E4E32"/>
    <w:rsid w:val="000E5652"/>
    <w:rsid w:val="000E63E5"/>
    <w:rsid w:val="000E676C"/>
    <w:rsid w:val="000E6C9D"/>
    <w:rsid w:val="000E7BC7"/>
    <w:rsid w:val="000F044B"/>
    <w:rsid w:val="000F06D6"/>
    <w:rsid w:val="000F0800"/>
    <w:rsid w:val="000F0EB1"/>
    <w:rsid w:val="000F1106"/>
    <w:rsid w:val="000F1390"/>
    <w:rsid w:val="000F1F57"/>
    <w:rsid w:val="000F21D2"/>
    <w:rsid w:val="000F2735"/>
    <w:rsid w:val="000F2EF1"/>
    <w:rsid w:val="000F3BE9"/>
    <w:rsid w:val="000F3F6C"/>
    <w:rsid w:val="000F47EF"/>
    <w:rsid w:val="000F4965"/>
    <w:rsid w:val="000F4E07"/>
    <w:rsid w:val="000F502C"/>
    <w:rsid w:val="000F5795"/>
    <w:rsid w:val="000F6DF3"/>
    <w:rsid w:val="000F6EF1"/>
    <w:rsid w:val="001005FF"/>
    <w:rsid w:val="00100CD0"/>
    <w:rsid w:val="00102EE3"/>
    <w:rsid w:val="0010301C"/>
    <w:rsid w:val="001031FC"/>
    <w:rsid w:val="0010333A"/>
    <w:rsid w:val="001041B6"/>
    <w:rsid w:val="00104BF2"/>
    <w:rsid w:val="00104FDD"/>
    <w:rsid w:val="00105C2B"/>
    <w:rsid w:val="00105DEA"/>
    <w:rsid w:val="001062FB"/>
    <w:rsid w:val="001063E6"/>
    <w:rsid w:val="0010715B"/>
    <w:rsid w:val="00107D5C"/>
    <w:rsid w:val="00110555"/>
    <w:rsid w:val="00110643"/>
    <w:rsid w:val="00111467"/>
    <w:rsid w:val="00111656"/>
    <w:rsid w:val="0011339C"/>
    <w:rsid w:val="00113760"/>
    <w:rsid w:val="00113CF4"/>
    <w:rsid w:val="00114A91"/>
    <w:rsid w:val="00115144"/>
    <w:rsid w:val="001153EA"/>
    <w:rsid w:val="00115643"/>
    <w:rsid w:val="00115A07"/>
    <w:rsid w:val="00116765"/>
    <w:rsid w:val="00116A16"/>
    <w:rsid w:val="00120818"/>
    <w:rsid w:val="00120911"/>
    <w:rsid w:val="00120AB9"/>
    <w:rsid w:val="00120B7F"/>
    <w:rsid w:val="00120EAC"/>
    <w:rsid w:val="001213D9"/>
    <w:rsid w:val="001219F5"/>
    <w:rsid w:val="00121A20"/>
    <w:rsid w:val="00121A5F"/>
    <w:rsid w:val="00121F33"/>
    <w:rsid w:val="001220CD"/>
    <w:rsid w:val="0012377F"/>
    <w:rsid w:val="00123A44"/>
    <w:rsid w:val="001242E8"/>
    <w:rsid w:val="00124314"/>
    <w:rsid w:val="001244FC"/>
    <w:rsid w:val="001246A2"/>
    <w:rsid w:val="00126B4A"/>
    <w:rsid w:val="00127845"/>
    <w:rsid w:val="00127E01"/>
    <w:rsid w:val="00130082"/>
    <w:rsid w:val="00130DDC"/>
    <w:rsid w:val="0013138B"/>
    <w:rsid w:val="00132A31"/>
    <w:rsid w:val="00132FD0"/>
    <w:rsid w:val="0013309F"/>
    <w:rsid w:val="00133A60"/>
    <w:rsid w:val="001344C0"/>
    <w:rsid w:val="00134613"/>
    <w:rsid w:val="001346FA"/>
    <w:rsid w:val="00134876"/>
    <w:rsid w:val="00134E9C"/>
    <w:rsid w:val="00135252"/>
    <w:rsid w:val="00135DB9"/>
    <w:rsid w:val="001366EB"/>
    <w:rsid w:val="00136D33"/>
    <w:rsid w:val="00137AB5"/>
    <w:rsid w:val="00137F0B"/>
    <w:rsid w:val="0014042E"/>
    <w:rsid w:val="00140625"/>
    <w:rsid w:val="001412F6"/>
    <w:rsid w:val="001436D8"/>
    <w:rsid w:val="001437F4"/>
    <w:rsid w:val="00144203"/>
    <w:rsid w:val="00144B53"/>
    <w:rsid w:val="0014748F"/>
    <w:rsid w:val="001475A2"/>
    <w:rsid w:val="00147658"/>
    <w:rsid w:val="0015152D"/>
    <w:rsid w:val="00151938"/>
    <w:rsid w:val="00151E23"/>
    <w:rsid w:val="001526E0"/>
    <w:rsid w:val="00152AA4"/>
    <w:rsid w:val="00153B87"/>
    <w:rsid w:val="00154140"/>
    <w:rsid w:val="001551B5"/>
    <w:rsid w:val="00155D53"/>
    <w:rsid w:val="001565D2"/>
    <w:rsid w:val="001567DF"/>
    <w:rsid w:val="00156D8F"/>
    <w:rsid w:val="00157A31"/>
    <w:rsid w:val="00160E85"/>
    <w:rsid w:val="0016110B"/>
    <w:rsid w:val="00161332"/>
    <w:rsid w:val="0016150D"/>
    <w:rsid w:val="0016254D"/>
    <w:rsid w:val="00165029"/>
    <w:rsid w:val="001659C1"/>
    <w:rsid w:val="00165A54"/>
    <w:rsid w:val="00166584"/>
    <w:rsid w:val="001667C0"/>
    <w:rsid w:val="00166A95"/>
    <w:rsid w:val="001670EA"/>
    <w:rsid w:val="00167411"/>
    <w:rsid w:val="00167435"/>
    <w:rsid w:val="0016753B"/>
    <w:rsid w:val="00170721"/>
    <w:rsid w:val="0017174A"/>
    <w:rsid w:val="00172BC0"/>
    <w:rsid w:val="0017396C"/>
    <w:rsid w:val="00173A8E"/>
    <w:rsid w:val="00173BB1"/>
    <w:rsid w:val="00174D41"/>
    <w:rsid w:val="0017502C"/>
    <w:rsid w:val="00175219"/>
    <w:rsid w:val="00175C1F"/>
    <w:rsid w:val="00175DB4"/>
    <w:rsid w:val="00176594"/>
    <w:rsid w:val="00176E46"/>
    <w:rsid w:val="0017716B"/>
    <w:rsid w:val="0017739F"/>
    <w:rsid w:val="0018099F"/>
    <w:rsid w:val="0018143F"/>
    <w:rsid w:val="00181F57"/>
    <w:rsid w:val="00181FF8"/>
    <w:rsid w:val="00182B6D"/>
    <w:rsid w:val="00182D82"/>
    <w:rsid w:val="00182E09"/>
    <w:rsid w:val="00183ADC"/>
    <w:rsid w:val="00185969"/>
    <w:rsid w:val="00185A94"/>
    <w:rsid w:val="001868FB"/>
    <w:rsid w:val="00186B0E"/>
    <w:rsid w:val="00187C77"/>
    <w:rsid w:val="00187FAC"/>
    <w:rsid w:val="001907B7"/>
    <w:rsid w:val="00190A63"/>
    <w:rsid w:val="00190AC1"/>
    <w:rsid w:val="00190F81"/>
    <w:rsid w:val="001921FD"/>
    <w:rsid w:val="0019222A"/>
    <w:rsid w:val="001927BD"/>
    <w:rsid w:val="00192E93"/>
    <w:rsid w:val="0019341A"/>
    <w:rsid w:val="00193E76"/>
    <w:rsid w:val="001947E1"/>
    <w:rsid w:val="001953E5"/>
    <w:rsid w:val="001972CA"/>
    <w:rsid w:val="00197406"/>
    <w:rsid w:val="00197BF9"/>
    <w:rsid w:val="00197DF9"/>
    <w:rsid w:val="001A0591"/>
    <w:rsid w:val="001A1987"/>
    <w:rsid w:val="001A1C50"/>
    <w:rsid w:val="001A1FE0"/>
    <w:rsid w:val="001A227F"/>
    <w:rsid w:val="001A2564"/>
    <w:rsid w:val="001A3F9F"/>
    <w:rsid w:val="001A421F"/>
    <w:rsid w:val="001A462B"/>
    <w:rsid w:val="001A463B"/>
    <w:rsid w:val="001A5C96"/>
    <w:rsid w:val="001A6173"/>
    <w:rsid w:val="001A6253"/>
    <w:rsid w:val="001A6CBA"/>
    <w:rsid w:val="001A6F2D"/>
    <w:rsid w:val="001A7AA9"/>
    <w:rsid w:val="001B0D97"/>
    <w:rsid w:val="001B0DA9"/>
    <w:rsid w:val="001B1317"/>
    <w:rsid w:val="001B2F03"/>
    <w:rsid w:val="001B2F91"/>
    <w:rsid w:val="001B3183"/>
    <w:rsid w:val="001B4799"/>
    <w:rsid w:val="001B5292"/>
    <w:rsid w:val="001B5A5D"/>
    <w:rsid w:val="001B73C6"/>
    <w:rsid w:val="001B757C"/>
    <w:rsid w:val="001B776B"/>
    <w:rsid w:val="001C02D8"/>
    <w:rsid w:val="001C0691"/>
    <w:rsid w:val="001C0B1D"/>
    <w:rsid w:val="001C0D17"/>
    <w:rsid w:val="001C1CE5"/>
    <w:rsid w:val="001C21B3"/>
    <w:rsid w:val="001C2A98"/>
    <w:rsid w:val="001C3D2A"/>
    <w:rsid w:val="001C5684"/>
    <w:rsid w:val="001C59D9"/>
    <w:rsid w:val="001C5A02"/>
    <w:rsid w:val="001C68BE"/>
    <w:rsid w:val="001C6BDC"/>
    <w:rsid w:val="001C6D38"/>
    <w:rsid w:val="001C7CCA"/>
    <w:rsid w:val="001D0303"/>
    <w:rsid w:val="001D067F"/>
    <w:rsid w:val="001D1891"/>
    <w:rsid w:val="001D1B38"/>
    <w:rsid w:val="001D36DE"/>
    <w:rsid w:val="001D51BA"/>
    <w:rsid w:val="001D53E7"/>
    <w:rsid w:val="001D6342"/>
    <w:rsid w:val="001D6D53"/>
    <w:rsid w:val="001D7517"/>
    <w:rsid w:val="001D75A6"/>
    <w:rsid w:val="001D77E7"/>
    <w:rsid w:val="001D7B33"/>
    <w:rsid w:val="001D7C55"/>
    <w:rsid w:val="001E043E"/>
    <w:rsid w:val="001E165D"/>
    <w:rsid w:val="001E1C23"/>
    <w:rsid w:val="001E260C"/>
    <w:rsid w:val="001E3BDB"/>
    <w:rsid w:val="001E58E2"/>
    <w:rsid w:val="001E694E"/>
    <w:rsid w:val="001E6A46"/>
    <w:rsid w:val="001E725D"/>
    <w:rsid w:val="001E78AE"/>
    <w:rsid w:val="001E7AED"/>
    <w:rsid w:val="001E7B0A"/>
    <w:rsid w:val="001F1A05"/>
    <w:rsid w:val="001F2ED0"/>
    <w:rsid w:val="001F3916"/>
    <w:rsid w:val="001F3BA1"/>
    <w:rsid w:val="001F4000"/>
    <w:rsid w:val="001F4341"/>
    <w:rsid w:val="001F4713"/>
    <w:rsid w:val="001F4D16"/>
    <w:rsid w:val="001F54C5"/>
    <w:rsid w:val="001F57D0"/>
    <w:rsid w:val="001F5C50"/>
    <w:rsid w:val="001F6152"/>
    <w:rsid w:val="001F662C"/>
    <w:rsid w:val="001F7074"/>
    <w:rsid w:val="001F78D1"/>
    <w:rsid w:val="001F7E8A"/>
    <w:rsid w:val="001F7FAE"/>
    <w:rsid w:val="00200490"/>
    <w:rsid w:val="00200807"/>
    <w:rsid w:val="00200D82"/>
    <w:rsid w:val="00201296"/>
    <w:rsid w:val="00201F3A"/>
    <w:rsid w:val="00203AC6"/>
    <w:rsid w:val="00203F96"/>
    <w:rsid w:val="0020413B"/>
    <w:rsid w:val="00204B23"/>
    <w:rsid w:val="00204BAA"/>
    <w:rsid w:val="00205024"/>
    <w:rsid w:val="0020541D"/>
    <w:rsid w:val="00206073"/>
    <w:rsid w:val="002069B2"/>
    <w:rsid w:val="002070AF"/>
    <w:rsid w:val="00207FA3"/>
    <w:rsid w:val="0021026A"/>
    <w:rsid w:val="00210A61"/>
    <w:rsid w:val="00211022"/>
    <w:rsid w:val="002122E1"/>
    <w:rsid w:val="0021335F"/>
    <w:rsid w:val="00214DA8"/>
    <w:rsid w:val="00215423"/>
    <w:rsid w:val="00215852"/>
    <w:rsid w:val="002158FA"/>
    <w:rsid w:val="0021775C"/>
    <w:rsid w:val="0021781C"/>
    <w:rsid w:val="00220600"/>
    <w:rsid w:val="00221F1D"/>
    <w:rsid w:val="002224DB"/>
    <w:rsid w:val="00222748"/>
    <w:rsid w:val="00223145"/>
    <w:rsid w:val="00223FCB"/>
    <w:rsid w:val="00224701"/>
    <w:rsid w:val="00224A29"/>
    <w:rsid w:val="002252C3"/>
    <w:rsid w:val="00225851"/>
    <w:rsid w:val="00225C54"/>
    <w:rsid w:val="00225F34"/>
    <w:rsid w:val="00226708"/>
    <w:rsid w:val="00226747"/>
    <w:rsid w:val="002267D0"/>
    <w:rsid w:val="002269B8"/>
    <w:rsid w:val="00226A89"/>
    <w:rsid w:val="00226B8E"/>
    <w:rsid w:val="00227ACE"/>
    <w:rsid w:val="00230765"/>
    <w:rsid w:val="00230A2D"/>
    <w:rsid w:val="00230D18"/>
    <w:rsid w:val="00231537"/>
    <w:rsid w:val="002319E4"/>
    <w:rsid w:val="002319F7"/>
    <w:rsid w:val="00231E9F"/>
    <w:rsid w:val="00232446"/>
    <w:rsid w:val="00232549"/>
    <w:rsid w:val="0023256C"/>
    <w:rsid w:val="002325A4"/>
    <w:rsid w:val="00232AEB"/>
    <w:rsid w:val="00233D95"/>
    <w:rsid w:val="00234D16"/>
    <w:rsid w:val="00234EBC"/>
    <w:rsid w:val="00235632"/>
    <w:rsid w:val="00235828"/>
    <w:rsid w:val="00235872"/>
    <w:rsid w:val="00236D5A"/>
    <w:rsid w:val="00236D68"/>
    <w:rsid w:val="00237DFB"/>
    <w:rsid w:val="00237E98"/>
    <w:rsid w:val="002405BC"/>
    <w:rsid w:val="00240806"/>
    <w:rsid w:val="002414EF"/>
    <w:rsid w:val="00241559"/>
    <w:rsid w:val="00242049"/>
    <w:rsid w:val="00242E1C"/>
    <w:rsid w:val="002435B3"/>
    <w:rsid w:val="002458EB"/>
    <w:rsid w:val="002464AF"/>
    <w:rsid w:val="00246999"/>
    <w:rsid w:val="00247722"/>
    <w:rsid w:val="00247724"/>
    <w:rsid w:val="00247ACD"/>
    <w:rsid w:val="00247B56"/>
    <w:rsid w:val="002500C8"/>
    <w:rsid w:val="0025024F"/>
    <w:rsid w:val="00250875"/>
    <w:rsid w:val="00251458"/>
    <w:rsid w:val="002515CA"/>
    <w:rsid w:val="00251B34"/>
    <w:rsid w:val="00252071"/>
    <w:rsid w:val="00252ECD"/>
    <w:rsid w:val="00253B34"/>
    <w:rsid w:val="00253B87"/>
    <w:rsid w:val="00253FDE"/>
    <w:rsid w:val="00255721"/>
    <w:rsid w:val="00256A28"/>
    <w:rsid w:val="00257543"/>
    <w:rsid w:val="002600CA"/>
    <w:rsid w:val="00260470"/>
    <w:rsid w:val="00261463"/>
    <w:rsid w:val="002615E2"/>
    <w:rsid w:val="002617E7"/>
    <w:rsid w:val="0026198D"/>
    <w:rsid w:val="0026288E"/>
    <w:rsid w:val="002637FE"/>
    <w:rsid w:val="00263899"/>
    <w:rsid w:val="00264228"/>
    <w:rsid w:val="00264334"/>
    <w:rsid w:val="0026469C"/>
    <w:rsid w:val="0026473E"/>
    <w:rsid w:val="00264DB4"/>
    <w:rsid w:val="00264E63"/>
    <w:rsid w:val="00265578"/>
    <w:rsid w:val="00266214"/>
    <w:rsid w:val="00266DEE"/>
    <w:rsid w:val="00267A66"/>
    <w:rsid w:val="00267C83"/>
    <w:rsid w:val="00270D5E"/>
    <w:rsid w:val="00271234"/>
    <w:rsid w:val="0027144F"/>
    <w:rsid w:val="00271813"/>
    <w:rsid w:val="00271BAD"/>
    <w:rsid w:val="00271F3A"/>
    <w:rsid w:val="00272790"/>
    <w:rsid w:val="002727A1"/>
    <w:rsid w:val="002728F7"/>
    <w:rsid w:val="00273278"/>
    <w:rsid w:val="002737F4"/>
    <w:rsid w:val="0027384C"/>
    <w:rsid w:val="00274ED1"/>
    <w:rsid w:val="00276A8E"/>
    <w:rsid w:val="00276E7D"/>
    <w:rsid w:val="002775C3"/>
    <w:rsid w:val="00277F93"/>
    <w:rsid w:val="00280216"/>
    <w:rsid w:val="002805F5"/>
    <w:rsid w:val="00280751"/>
    <w:rsid w:val="00280854"/>
    <w:rsid w:val="00281052"/>
    <w:rsid w:val="00281966"/>
    <w:rsid w:val="00281E0F"/>
    <w:rsid w:val="00281EE0"/>
    <w:rsid w:val="00282658"/>
    <w:rsid w:val="0028280A"/>
    <w:rsid w:val="00282AF1"/>
    <w:rsid w:val="00283105"/>
    <w:rsid w:val="00283E84"/>
    <w:rsid w:val="00284561"/>
    <w:rsid w:val="002848AC"/>
    <w:rsid w:val="00285112"/>
    <w:rsid w:val="00285331"/>
    <w:rsid w:val="00286500"/>
    <w:rsid w:val="00286ACD"/>
    <w:rsid w:val="00286F59"/>
    <w:rsid w:val="00287838"/>
    <w:rsid w:val="002907B5"/>
    <w:rsid w:val="00290DA5"/>
    <w:rsid w:val="00291695"/>
    <w:rsid w:val="002917C7"/>
    <w:rsid w:val="00291CBC"/>
    <w:rsid w:val="00291F09"/>
    <w:rsid w:val="00291F7B"/>
    <w:rsid w:val="00292EB7"/>
    <w:rsid w:val="002931DA"/>
    <w:rsid w:val="00294EC2"/>
    <w:rsid w:val="00295699"/>
    <w:rsid w:val="00296227"/>
    <w:rsid w:val="00296617"/>
    <w:rsid w:val="0029669D"/>
    <w:rsid w:val="00296907"/>
    <w:rsid w:val="00296A68"/>
    <w:rsid w:val="00296F44"/>
    <w:rsid w:val="002976C3"/>
    <w:rsid w:val="0029777D"/>
    <w:rsid w:val="00297CEA"/>
    <w:rsid w:val="002A055E"/>
    <w:rsid w:val="002A091D"/>
    <w:rsid w:val="002A0D9B"/>
    <w:rsid w:val="002A146E"/>
    <w:rsid w:val="002A1D4E"/>
    <w:rsid w:val="002A2869"/>
    <w:rsid w:val="002A2D02"/>
    <w:rsid w:val="002A2D11"/>
    <w:rsid w:val="002A4145"/>
    <w:rsid w:val="002A42CE"/>
    <w:rsid w:val="002A47BD"/>
    <w:rsid w:val="002A4937"/>
    <w:rsid w:val="002A4CD8"/>
    <w:rsid w:val="002A509F"/>
    <w:rsid w:val="002A5DE3"/>
    <w:rsid w:val="002A5E28"/>
    <w:rsid w:val="002A7591"/>
    <w:rsid w:val="002B0CA3"/>
    <w:rsid w:val="002B1CB1"/>
    <w:rsid w:val="002B24D6"/>
    <w:rsid w:val="002B4218"/>
    <w:rsid w:val="002B4454"/>
    <w:rsid w:val="002B4673"/>
    <w:rsid w:val="002B513F"/>
    <w:rsid w:val="002B629E"/>
    <w:rsid w:val="002B7CF5"/>
    <w:rsid w:val="002C1532"/>
    <w:rsid w:val="002C1FF1"/>
    <w:rsid w:val="002C2095"/>
    <w:rsid w:val="002C2E5A"/>
    <w:rsid w:val="002C3085"/>
    <w:rsid w:val="002C3464"/>
    <w:rsid w:val="002C3AB7"/>
    <w:rsid w:val="002C41E6"/>
    <w:rsid w:val="002C4591"/>
    <w:rsid w:val="002C5923"/>
    <w:rsid w:val="002C5C3D"/>
    <w:rsid w:val="002C63F2"/>
    <w:rsid w:val="002C6AA0"/>
    <w:rsid w:val="002C6DBE"/>
    <w:rsid w:val="002D071A"/>
    <w:rsid w:val="002D0781"/>
    <w:rsid w:val="002D16E8"/>
    <w:rsid w:val="002D2159"/>
    <w:rsid w:val="002D265E"/>
    <w:rsid w:val="002D2DC6"/>
    <w:rsid w:val="002D34B2"/>
    <w:rsid w:val="002D48B0"/>
    <w:rsid w:val="002D49F0"/>
    <w:rsid w:val="002D50E1"/>
    <w:rsid w:val="002D5860"/>
    <w:rsid w:val="002D5B37"/>
    <w:rsid w:val="002D6015"/>
    <w:rsid w:val="002D6797"/>
    <w:rsid w:val="002D699C"/>
    <w:rsid w:val="002D7452"/>
    <w:rsid w:val="002D7580"/>
    <w:rsid w:val="002D7637"/>
    <w:rsid w:val="002E0611"/>
    <w:rsid w:val="002E068A"/>
    <w:rsid w:val="002E161E"/>
    <w:rsid w:val="002E17F2"/>
    <w:rsid w:val="002E23CB"/>
    <w:rsid w:val="002E2836"/>
    <w:rsid w:val="002E2A74"/>
    <w:rsid w:val="002E4EC9"/>
    <w:rsid w:val="002E54F5"/>
    <w:rsid w:val="002E701C"/>
    <w:rsid w:val="002E7CAE"/>
    <w:rsid w:val="002F018F"/>
    <w:rsid w:val="002F0EDB"/>
    <w:rsid w:val="002F182B"/>
    <w:rsid w:val="002F1EDD"/>
    <w:rsid w:val="002F2699"/>
    <w:rsid w:val="002F2771"/>
    <w:rsid w:val="002F37A9"/>
    <w:rsid w:val="002F3A9F"/>
    <w:rsid w:val="002F4B0D"/>
    <w:rsid w:val="002F5022"/>
    <w:rsid w:val="002F613A"/>
    <w:rsid w:val="002F67AF"/>
    <w:rsid w:val="00300162"/>
    <w:rsid w:val="003002E6"/>
    <w:rsid w:val="0030035F"/>
    <w:rsid w:val="00301CE6"/>
    <w:rsid w:val="00301DEA"/>
    <w:rsid w:val="0030256B"/>
    <w:rsid w:val="00302DA4"/>
    <w:rsid w:val="00303881"/>
    <w:rsid w:val="00303B94"/>
    <w:rsid w:val="00303F25"/>
    <w:rsid w:val="00304504"/>
    <w:rsid w:val="0030501F"/>
    <w:rsid w:val="003061D5"/>
    <w:rsid w:val="00307963"/>
    <w:rsid w:val="00307BA1"/>
    <w:rsid w:val="00307DBC"/>
    <w:rsid w:val="00310774"/>
    <w:rsid w:val="00310B14"/>
    <w:rsid w:val="00310F06"/>
    <w:rsid w:val="00311702"/>
    <w:rsid w:val="00311E82"/>
    <w:rsid w:val="00312715"/>
    <w:rsid w:val="00313C61"/>
    <w:rsid w:val="00313FD6"/>
    <w:rsid w:val="00314329"/>
    <w:rsid w:val="003143BD"/>
    <w:rsid w:val="00314868"/>
    <w:rsid w:val="00315363"/>
    <w:rsid w:val="00315EC4"/>
    <w:rsid w:val="00317C84"/>
    <w:rsid w:val="00317E12"/>
    <w:rsid w:val="00317E9B"/>
    <w:rsid w:val="00317FAF"/>
    <w:rsid w:val="003203ED"/>
    <w:rsid w:val="00320BF2"/>
    <w:rsid w:val="00321A33"/>
    <w:rsid w:val="00321CC4"/>
    <w:rsid w:val="00322C9F"/>
    <w:rsid w:val="00323964"/>
    <w:rsid w:val="003245B1"/>
    <w:rsid w:val="00324D23"/>
    <w:rsid w:val="0032561B"/>
    <w:rsid w:val="00325F6C"/>
    <w:rsid w:val="00327032"/>
    <w:rsid w:val="00327733"/>
    <w:rsid w:val="00330D6C"/>
    <w:rsid w:val="003316F0"/>
    <w:rsid w:val="00331751"/>
    <w:rsid w:val="00331A9E"/>
    <w:rsid w:val="00333582"/>
    <w:rsid w:val="00334579"/>
    <w:rsid w:val="00334E8B"/>
    <w:rsid w:val="00335019"/>
    <w:rsid w:val="00335858"/>
    <w:rsid w:val="00336AE2"/>
    <w:rsid w:val="00336BDA"/>
    <w:rsid w:val="00341557"/>
    <w:rsid w:val="00342BD7"/>
    <w:rsid w:val="0034330B"/>
    <w:rsid w:val="00343F73"/>
    <w:rsid w:val="003444B0"/>
    <w:rsid w:val="00344612"/>
    <w:rsid w:val="00344A05"/>
    <w:rsid w:val="00344BE2"/>
    <w:rsid w:val="00344E5A"/>
    <w:rsid w:val="00345444"/>
    <w:rsid w:val="00345A70"/>
    <w:rsid w:val="00346AFB"/>
    <w:rsid w:val="00346B4F"/>
    <w:rsid w:val="00346DB5"/>
    <w:rsid w:val="003476E9"/>
    <w:rsid w:val="003477B1"/>
    <w:rsid w:val="003500BE"/>
    <w:rsid w:val="00350A55"/>
    <w:rsid w:val="00350EA8"/>
    <w:rsid w:val="00351C18"/>
    <w:rsid w:val="00352268"/>
    <w:rsid w:val="0035382B"/>
    <w:rsid w:val="003543B4"/>
    <w:rsid w:val="0035484E"/>
    <w:rsid w:val="003549EC"/>
    <w:rsid w:val="00354F5A"/>
    <w:rsid w:val="00355CD8"/>
    <w:rsid w:val="00356751"/>
    <w:rsid w:val="00357380"/>
    <w:rsid w:val="003602D9"/>
    <w:rsid w:val="003604CE"/>
    <w:rsid w:val="003612AA"/>
    <w:rsid w:val="0036257F"/>
    <w:rsid w:val="00362623"/>
    <w:rsid w:val="00363A83"/>
    <w:rsid w:val="00363C89"/>
    <w:rsid w:val="00365447"/>
    <w:rsid w:val="00365F70"/>
    <w:rsid w:val="00367D0E"/>
    <w:rsid w:val="00370E47"/>
    <w:rsid w:val="00371CFB"/>
    <w:rsid w:val="003730C7"/>
    <w:rsid w:val="00373EDB"/>
    <w:rsid w:val="003742AC"/>
    <w:rsid w:val="00376B05"/>
    <w:rsid w:val="00376F3A"/>
    <w:rsid w:val="00377CE1"/>
    <w:rsid w:val="0038013A"/>
    <w:rsid w:val="0038056F"/>
    <w:rsid w:val="0038070E"/>
    <w:rsid w:val="0038103B"/>
    <w:rsid w:val="00382117"/>
    <w:rsid w:val="003824F0"/>
    <w:rsid w:val="0038296C"/>
    <w:rsid w:val="00382C69"/>
    <w:rsid w:val="00383352"/>
    <w:rsid w:val="003838CA"/>
    <w:rsid w:val="003843DC"/>
    <w:rsid w:val="00385BF0"/>
    <w:rsid w:val="003860FB"/>
    <w:rsid w:val="0038618C"/>
    <w:rsid w:val="003878C9"/>
    <w:rsid w:val="00387D65"/>
    <w:rsid w:val="0039266B"/>
    <w:rsid w:val="00392DD0"/>
    <w:rsid w:val="00392E8B"/>
    <w:rsid w:val="003939FF"/>
    <w:rsid w:val="003952D2"/>
    <w:rsid w:val="0039564B"/>
    <w:rsid w:val="00395681"/>
    <w:rsid w:val="00395D6D"/>
    <w:rsid w:val="00395D77"/>
    <w:rsid w:val="00395DA5"/>
    <w:rsid w:val="00397677"/>
    <w:rsid w:val="003A0560"/>
    <w:rsid w:val="003A0AE4"/>
    <w:rsid w:val="003A0F2A"/>
    <w:rsid w:val="003A1FA6"/>
    <w:rsid w:val="003A2014"/>
    <w:rsid w:val="003A2223"/>
    <w:rsid w:val="003A289B"/>
    <w:rsid w:val="003A2A0F"/>
    <w:rsid w:val="003A45A1"/>
    <w:rsid w:val="003A5B0A"/>
    <w:rsid w:val="003A5E9A"/>
    <w:rsid w:val="003A6BAC"/>
    <w:rsid w:val="003A70A4"/>
    <w:rsid w:val="003A78E3"/>
    <w:rsid w:val="003A7EF3"/>
    <w:rsid w:val="003B0B60"/>
    <w:rsid w:val="003B159C"/>
    <w:rsid w:val="003B1D0C"/>
    <w:rsid w:val="003B2B2B"/>
    <w:rsid w:val="003B30BD"/>
    <w:rsid w:val="003B33A0"/>
    <w:rsid w:val="003B369F"/>
    <w:rsid w:val="003B36A3"/>
    <w:rsid w:val="003B3896"/>
    <w:rsid w:val="003B3D3D"/>
    <w:rsid w:val="003B429B"/>
    <w:rsid w:val="003B4A7B"/>
    <w:rsid w:val="003B64BB"/>
    <w:rsid w:val="003B78A6"/>
    <w:rsid w:val="003B7B8E"/>
    <w:rsid w:val="003B7FE5"/>
    <w:rsid w:val="003C11C8"/>
    <w:rsid w:val="003C1665"/>
    <w:rsid w:val="003C1800"/>
    <w:rsid w:val="003C1A92"/>
    <w:rsid w:val="003C1FFA"/>
    <w:rsid w:val="003C247C"/>
    <w:rsid w:val="003C2702"/>
    <w:rsid w:val="003C3266"/>
    <w:rsid w:val="003C4A9B"/>
    <w:rsid w:val="003C4B4E"/>
    <w:rsid w:val="003C4F9C"/>
    <w:rsid w:val="003C5DD1"/>
    <w:rsid w:val="003C6A5E"/>
    <w:rsid w:val="003C7806"/>
    <w:rsid w:val="003D02AE"/>
    <w:rsid w:val="003D109F"/>
    <w:rsid w:val="003D1202"/>
    <w:rsid w:val="003D15CA"/>
    <w:rsid w:val="003D21AA"/>
    <w:rsid w:val="003D2312"/>
    <w:rsid w:val="003D2478"/>
    <w:rsid w:val="003D33E3"/>
    <w:rsid w:val="003D3496"/>
    <w:rsid w:val="003D3C45"/>
    <w:rsid w:val="003D42FC"/>
    <w:rsid w:val="003D4B3B"/>
    <w:rsid w:val="003D4EBE"/>
    <w:rsid w:val="003D597A"/>
    <w:rsid w:val="003D5B19"/>
    <w:rsid w:val="003D5B1F"/>
    <w:rsid w:val="003D6079"/>
    <w:rsid w:val="003D6193"/>
    <w:rsid w:val="003D62A0"/>
    <w:rsid w:val="003D6623"/>
    <w:rsid w:val="003D6F3B"/>
    <w:rsid w:val="003D7667"/>
    <w:rsid w:val="003D786B"/>
    <w:rsid w:val="003D7AC2"/>
    <w:rsid w:val="003D7E2E"/>
    <w:rsid w:val="003E15FA"/>
    <w:rsid w:val="003E1E57"/>
    <w:rsid w:val="003E20E4"/>
    <w:rsid w:val="003E3193"/>
    <w:rsid w:val="003E3246"/>
    <w:rsid w:val="003E3307"/>
    <w:rsid w:val="003E5499"/>
    <w:rsid w:val="003E55E4"/>
    <w:rsid w:val="003E64F7"/>
    <w:rsid w:val="003E6527"/>
    <w:rsid w:val="003E6CD6"/>
    <w:rsid w:val="003E74E3"/>
    <w:rsid w:val="003E7CEC"/>
    <w:rsid w:val="003E7F24"/>
    <w:rsid w:val="003F05C7"/>
    <w:rsid w:val="003F09FF"/>
    <w:rsid w:val="003F1266"/>
    <w:rsid w:val="003F14E0"/>
    <w:rsid w:val="003F1947"/>
    <w:rsid w:val="003F2CD4"/>
    <w:rsid w:val="003F2E62"/>
    <w:rsid w:val="003F2E8B"/>
    <w:rsid w:val="003F3130"/>
    <w:rsid w:val="003F316A"/>
    <w:rsid w:val="003F3924"/>
    <w:rsid w:val="003F4A1A"/>
    <w:rsid w:val="003F568C"/>
    <w:rsid w:val="003F61DA"/>
    <w:rsid w:val="003F6384"/>
    <w:rsid w:val="003F6561"/>
    <w:rsid w:val="003F66D7"/>
    <w:rsid w:val="003F6BBE"/>
    <w:rsid w:val="003F7418"/>
    <w:rsid w:val="003F7444"/>
    <w:rsid w:val="003F7D02"/>
    <w:rsid w:val="003F7F17"/>
    <w:rsid w:val="004000E8"/>
    <w:rsid w:val="004016A9"/>
    <w:rsid w:val="00402188"/>
    <w:rsid w:val="004029E4"/>
    <w:rsid w:val="00402ADE"/>
    <w:rsid w:val="00402B8D"/>
    <w:rsid w:val="00402E2B"/>
    <w:rsid w:val="0040339F"/>
    <w:rsid w:val="00404FC6"/>
    <w:rsid w:val="0040505F"/>
    <w:rsid w:val="0040512B"/>
    <w:rsid w:val="00405C38"/>
    <w:rsid w:val="00405CA5"/>
    <w:rsid w:val="0040642F"/>
    <w:rsid w:val="004068BF"/>
    <w:rsid w:val="00406B24"/>
    <w:rsid w:val="00406BFB"/>
    <w:rsid w:val="00406DAC"/>
    <w:rsid w:val="0040722D"/>
    <w:rsid w:val="00407CD3"/>
    <w:rsid w:val="00410134"/>
    <w:rsid w:val="00410B72"/>
    <w:rsid w:val="00410DC8"/>
    <w:rsid w:val="00410F18"/>
    <w:rsid w:val="00411B9E"/>
    <w:rsid w:val="0041263E"/>
    <w:rsid w:val="00412999"/>
    <w:rsid w:val="00412CA5"/>
    <w:rsid w:val="0041318E"/>
    <w:rsid w:val="00413AAC"/>
    <w:rsid w:val="00413E92"/>
    <w:rsid w:val="004154F6"/>
    <w:rsid w:val="00415E9C"/>
    <w:rsid w:val="00416177"/>
    <w:rsid w:val="0041672B"/>
    <w:rsid w:val="00416EC0"/>
    <w:rsid w:val="0041757D"/>
    <w:rsid w:val="00417BC0"/>
    <w:rsid w:val="00417EEF"/>
    <w:rsid w:val="00420646"/>
    <w:rsid w:val="00420923"/>
    <w:rsid w:val="00421105"/>
    <w:rsid w:val="00421FA0"/>
    <w:rsid w:val="00422AA4"/>
    <w:rsid w:val="00423EF0"/>
    <w:rsid w:val="00424058"/>
    <w:rsid w:val="004242F4"/>
    <w:rsid w:val="00424CD7"/>
    <w:rsid w:val="00425E47"/>
    <w:rsid w:val="0042690A"/>
    <w:rsid w:val="00426F50"/>
    <w:rsid w:val="00427248"/>
    <w:rsid w:val="00427256"/>
    <w:rsid w:val="00427565"/>
    <w:rsid w:val="00427DFB"/>
    <w:rsid w:val="00430A1D"/>
    <w:rsid w:val="00430E15"/>
    <w:rsid w:val="00430EC4"/>
    <w:rsid w:val="00431526"/>
    <w:rsid w:val="00433868"/>
    <w:rsid w:val="00433998"/>
    <w:rsid w:val="004350DA"/>
    <w:rsid w:val="00435446"/>
    <w:rsid w:val="00435DB3"/>
    <w:rsid w:val="004368BA"/>
    <w:rsid w:val="004368FF"/>
    <w:rsid w:val="00437447"/>
    <w:rsid w:val="004379FB"/>
    <w:rsid w:val="0044015A"/>
    <w:rsid w:val="0044091D"/>
    <w:rsid w:val="00440AFB"/>
    <w:rsid w:val="0044118E"/>
    <w:rsid w:val="00441529"/>
    <w:rsid w:val="0044173C"/>
    <w:rsid w:val="00441A92"/>
    <w:rsid w:val="004422E7"/>
    <w:rsid w:val="004425B5"/>
    <w:rsid w:val="00442A8E"/>
    <w:rsid w:val="00442EC1"/>
    <w:rsid w:val="004431DC"/>
    <w:rsid w:val="00443AFD"/>
    <w:rsid w:val="0044425F"/>
    <w:rsid w:val="00444F56"/>
    <w:rsid w:val="00445614"/>
    <w:rsid w:val="00446488"/>
    <w:rsid w:val="00447C86"/>
    <w:rsid w:val="0045002B"/>
    <w:rsid w:val="00450449"/>
    <w:rsid w:val="004512B7"/>
    <w:rsid w:val="004513AA"/>
    <w:rsid w:val="004513E9"/>
    <w:rsid w:val="004517AA"/>
    <w:rsid w:val="00452CAC"/>
    <w:rsid w:val="00453636"/>
    <w:rsid w:val="00453F71"/>
    <w:rsid w:val="00456359"/>
    <w:rsid w:val="004569E4"/>
    <w:rsid w:val="00456CDF"/>
    <w:rsid w:val="00456FCD"/>
    <w:rsid w:val="00457565"/>
    <w:rsid w:val="00457852"/>
    <w:rsid w:val="00457B71"/>
    <w:rsid w:val="00457D5E"/>
    <w:rsid w:val="00457E1A"/>
    <w:rsid w:val="00460A59"/>
    <w:rsid w:val="00460AA7"/>
    <w:rsid w:val="00460B11"/>
    <w:rsid w:val="004610BA"/>
    <w:rsid w:val="004623EC"/>
    <w:rsid w:val="00462CDC"/>
    <w:rsid w:val="0046311E"/>
    <w:rsid w:val="004632A1"/>
    <w:rsid w:val="004637BA"/>
    <w:rsid w:val="0046398B"/>
    <w:rsid w:val="0046399D"/>
    <w:rsid w:val="00463BA0"/>
    <w:rsid w:val="00463F72"/>
    <w:rsid w:val="00464856"/>
    <w:rsid w:val="004658F0"/>
    <w:rsid w:val="00465919"/>
    <w:rsid w:val="00465ECE"/>
    <w:rsid w:val="004667D9"/>
    <w:rsid w:val="004669E2"/>
    <w:rsid w:val="0046767B"/>
    <w:rsid w:val="00470A11"/>
    <w:rsid w:val="00470C31"/>
    <w:rsid w:val="0047189C"/>
    <w:rsid w:val="00471DE0"/>
    <w:rsid w:val="004734D0"/>
    <w:rsid w:val="00473CE5"/>
    <w:rsid w:val="00473F52"/>
    <w:rsid w:val="0047556B"/>
    <w:rsid w:val="00475A0C"/>
    <w:rsid w:val="00476134"/>
    <w:rsid w:val="00476555"/>
    <w:rsid w:val="0047671E"/>
    <w:rsid w:val="004772F2"/>
    <w:rsid w:val="00477768"/>
    <w:rsid w:val="004778CD"/>
    <w:rsid w:val="00477A5F"/>
    <w:rsid w:val="00480810"/>
    <w:rsid w:val="00480BC0"/>
    <w:rsid w:val="00480DA2"/>
    <w:rsid w:val="004826C5"/>
    <w:rsid w:val="0048283E"/>
    <w:rsid w:val="00482D30"/>
    <w:rsid w:val="00483019"/>
    <w:rsid w:val="004831BF"/>
    <w:rsid w:val="00483754"/>
    <w:rsid w:val="0048379F"/>
    <w:rsid w:val="004838D1"/>
    <w:rsid w:val="004843F4"/>
    <w:rsid w:val="0048492C"/>
    <w:rsid w:val="00485D05"/>
    <w:rsid w:val="0048611D"/>
    <w:rsid w:val="00486667"/>
    <w:rsid w:val="00486FC1"/>
    <w:rsid w:val="0048754E"/>
    <w:rsid w:val="00487674"/>
    <w:rsid w:val="0048778B"/>
    <w:rsid w:val="00487D3C"/>
    <w:rsid w:val="0049025B"/>
    <w:rsid w:val="004908A1"/>
    <w:rsid w:val="00490C44"/>
    <w:rsid w:val="00491843"/>
    <w:rsid w:val="00491BD2"/>
    <w:rsid w:val="00492BC5"/>
    <w:rsid w:val="004930AC"/>
    <w:rsid w:val="00493393"/>
    <w:rsid w:val="0049524A"/>
    <w:rsid w:val="004955DF"/>
    <w:rsid w:val="004964F1"/>
    <w:rsid w:val="004A16BC"/>
    <w:rsid w:val="004A1724"/>
    <w:rsid w:val="004A1A42"/>
    <w:rsid w:val="004A1BFE"/>
    <w:rsid w:val="004A24D8"/>
    <w:rsid w:val="004A2B94"/>
    <w:rsid w:val="004A4362"/>
    <w:rsid w:val="004A50C1"/>
    <w:rsid w:val="004A616E"/>
    <w:rsid w:val="004A6708"/>
    <w:rsid w:val="004A73D1"/>
    <w:rsid w:val="004A7691"/>
    <w:rsid w:val="004A7BCC"/>
    <w:rsid w:val="004B0197"/>
    <w:rsid w:val="004B043A"/>
    <w:rsid w:val="004B1519"/>
    <w:rsid w:val="004B3134"/>
    <w:rsid w:val="004B3642"/>
    <w:rsid w:val="004B4109"/>
    <w:rsid w:val="004B4488"/>
    <w:rsid w:val="004B4780"/>
    <w:rsid w:val="004B495D"/>
    <w:rsid w:val="004B4C72"/>
    <w:rsid w:val="004B5E25"/>
    <w:rsid w:val="004B6F6A"/>
    <w:rsid w:val="004B764E"/>
    <w:rsid w:val="004B7C0C"/>
    <w:rsid w:val="004C11FC"/>
    <w:rsid w:val="004C2C3A"/>
    <w:rsid w:val="004C3898"/>
    <w:rsid w:val="004C40DE"/>
    <w:rsid w:val="004D0050"/>
    <w:rsid w:val="004D009F"/>
    <w:rsid w:val="004D164F"/>
    <w:rsid w:val="004D2307"/>
    <w:rsid w:val="004D24E8"/>
    <w:rsid w:val="004D2CC8"/>
    <w:rsid w:val="004D3140"/>
    <w:rsid w:val="004D36B1"/>
    <w:rsid w:val="004D3858"/>
    <w:rsid w:val="004D4D66"/>
    <w:rsid w:val="004D5008"/>
    <w:rsid w:val="004D57DE"/>
    <w:rsid w:val="004D5D9F"/>
    <w:rsid w:val="004D66BB"/>
    <w:rsid w:val="004D7C4B"/>
    <w:rsid w:val="004D7EBD"/>
    <w:rsid w:val="004E2039"/>
    <w:rsid w:val="004E2680"/>
    <w:rsid w:val="004E28F9"/>
    <w:rsid w:val="004E35F8"/>
    <w:rsid w:val="004E462E"/>
    <w:rsid w:val="004E4B25"/>
    <w:rsid w:val="004E52F6"/>
    <w:rsid w:val="004E5664"/>
    <w:rsid w:val="004E56DC"/>
    <w:rsid w:val="004E67E4"/>
    <w:rsid w:val="004E67FE"/>
    <w:rsid w:val="004E76F4"/>
    <w:rsid w:val="004F0B4E"/>
    <w:rsid w:val="004F0B6C"/>
    <w:rsid w:val="004F0F7C"/>
    <w:rsid w:val="004F1D8B"/>
    <w:rsid w:val="004F2078"/>
    <w:rsid w:val="004F328D"/>
    <w:rsid w:val="004F3C52"/>
    <w:rsid w:val="004F4DA3"/>
    <w:rsid w:val="004F4F4F"/>
    <w:rsid w:val="004F5CC5"/>
    <w:rsid w:val="004F5FE1"/>
    <w:rsid w:val="004F7025"/>
    <w:rsid w:val="004F7EF0"/>
    <w:rsid w:val="004F7FAD"/>
    <w:rsid w:val="00500A6C"/>
    <w:rsid w:val="00501B94"/>
    <w:rsid w:val="00502194"/>
    <w:rsid w:val="00503E7A"/>
    <w:rsid w:val="00504C77"/>
    <w:rsid w:val="005057F1"/>
    <w:rsid w:val="00505C8B"/>
    <w:rsid w:val="00505EA4"/>
    <w:rsid w:val="00506557"/>
    <w:rsid w:val="0050677A"/>
    <w:rsid w:val="00506C03"/>
    <w:rsid w:val="00507C31"/>
    <w:rsid w:val="00507E72"/>
    <w:rsid w:val="00510025"/>
    <w:rsid w:val="005108D8"/>
    <w:rsid w:val="00511409"/>
    <w:rsid w:val="005116F9"/>
    <w:rsid w:val="005140C6"/>
    <w:rsid w:val="005153A7"/>
    <w:rsid w:val="005153DF"/>
    <w:rsid w:val="00515D4E"/>
    <w:rsid w:val="005166B9"/>
    <w:rsid w:val="00517106"/>
    <w:rsid w:val="00520103"/>
    <w:rsid w:val="005208A1"/>
    <w:rsid w:val="00520F60"/>
    <w:rsid w:val="005219CF"/>
    <w:rsid w:val="00521A2E"/>
    <w:rsid w:val="00521A64"/>
    <w:rsid w:val="00522104"/>
    <w:rsid w:val="0052272C"/>
    <w:rsid w:val="00523178"/>
    <w:rsid w:val="00523F18"/>
    <w:rsid w:val="00525130"/>
    <w:rsid w:val="00525479"/>
    <w:rsid w:val="00525B58"/>
    <w:rsid w:val="005266F5"/>
    <w:rsid w:val="005268FA"/>
    <w:rsid w:val="00527ABA"/>
    <w:rsid w:val="00527FFB"/>
    <w:rsid w:val="00530F66"/>
    <w:rsid w:val="00531114"/>
    <w:rsid w:val="00531631"/>
    <w:rsid w:val="00531F8B"/>
    <w:rsid w:val="00532E69"/>
    <w:rsid w:val="00534497"/>
    <w:rsid w:val="00534B59"/>
    <w:rsid w:val="00534F2D"/>
    <w:rsid w:val="00536759"/>
    <w:rsid w:val="00537C62"/>
    <w:rsid w:val="00540324"/>
    <w:rsid w:val="00540469"/>
    <w:rsid w:val="00541CAC"/>
    <w:rsid w:val="00542349"/>
    <w:rsid w:val="005426DC"/>
    <w:rsid w:val="005451B4"/>
    <w:rsid w:val="0054574D"/>
    <w:rsid w:val="0054596E"/>
    <w:rsid w:val="0054661D"/>
    <w:rsid w:val="00546970"/>
    <w:rsid w:val="00546A89"/>
    <w:rsid w:val="00546B18"/>
    <w:rsid w:val="00547775"/>
    <w:rsid w:val="0054791B"/>
    <w:rsid w:val="00550712"/>
    <w:rsid w:val="00553959"/>
    <w:rsid w:val="00554159"/>
    <w:rsid w:val="005541F2"/>
    <w:rsid w:val="00554E19"/>
    <w:rsid w:val="005553DD"/>
    <w:rsid w:val="005559A2"/>
    <w:rsid w:val="00556056"/>
    <w:rsid w:val="00556180"/>
    <w:rsid w:val="0055632A"/>
    <w:rsid w:val="0055695E"/>
    <w:rsid w:val="0055748E"/>
    <w:rsid w:val="00557639"/>
    <w:rsid w:val="00557CDB"/>
    <w:rsid w:val="0056069D"/>
    <w:rsid w:val="0056121F"/>
    <w:rsid w:val="00561584"/>
    <w:rsid w:val="00561DDB"/>
    <w:rsid w:val="00563026"/>
    <w:rsid w:val="005630EC"/>
    <w:rsid w:val="0056322E"/>
    <w:rsid w:val="00563958"/>
    <w:rsid w:val="00563EBF"/>
    <w:rsid w:val="00564E3C"/>
    <w:rsid w:val="00566CDF"/>
    <w:rsid w:val="00567B7D"/>
    <w:rsid w:val="00570B2B"/>
    <w:rsid w:val="00570D7C"/>
    <w:rsid w:val="00571B6B"/>
    <w:rsid w:val="00572505"/>
    <w:rsid w:val="0057301E"/>
    <w:rsid w:val="005738BF"/>
    <w:rsid w:val="0057432E"/>
    <w:rsid w:val="00574D48"/>
    <w:rsid w:val="00576197"/>
    <w:rsid w:val="00576354"/>
    <w:rsid w:val="0057664C"/>
    <w:rsid w:val="0058086D"/>
    <w:rsid w:val="00581BEA"/>
    <w:rsid w:val="00582809"/>
    <w:rsid w:val="00583AC4"/>
    <w:rsid w:val="00584008"/>
    <w:rsid w:val="005841A9"/>
    <w:rsid w:val="00585FD1"/>
    <w:rsid w:val="0058798C"/>
    <w:rsid w:val="00587C2E"/>
    <w:rsid w:val="005900FA"/>
    <w:rsid w:val="005906FB"/>
    <w:rsid w:val="0059087D"/>
    <w:rsid w:val="00590904"/>
    <w:rsid w:val="00590AA7"/>
    <w:rsid w:val="00590BB0"/>
    <w:rsid w:val="005913E7"/>
    <w:rsid w:val="00591CAB"/>
    <w:rsid w:val="005921A5"/>
    <w:rsid w:val="0059248D"/>
    <w:rsid w:val="00592DFF"/>
    <w:rsid w:val="005935A4"/>
    <w:rsid w:val="00593AE1"/>
    <w:rsid w:val="005948C2"/>
    <w:rsid w:val="00595D40"/>
    <w:rsid w:val="00595DCA"/>
    <w:rsid w:val="0059779B"/>
    <w:rsid w:val="005978E1"/>
    <w:rsid w:val="005A0160"/>
    <w:rsid w:val="005A17D9"/>
    <w:rsid w:val="005A197B"/>
    <w:rsid w:val="005A1CC0"/>
    <w:rsid w:val="005A1F5F"/>
    <w:rsid w:val="005A209A"/>
    <w:rsid w:val="005A262E"/>
    <w:rsid w:val="005A368D"/>
    <w:rsid w:val="005A37E7"/>
    <w:rsid w:val="005A5BAD"/>
    <w:rsid w:val="005A5D19"/>
    <w:rsid w:val="005A662D"/>
    <w:rsid w:val="005A6F8C"/>
    <w:rsid w:val="005B0277"/>
    <w:rsid w:val="005B0908"/>
    <w:rsid w:val="005B1409"/>
    <w:rsid w:val="005B1E82"/>
    <w:rsid w:val="005B2398"/>
    <w:rsid w:val="005B35D7"/>
    <w:rsid w:val="005B392A"/>
    <w:rsid w:val="005B3951"/>
    <w:rsid w:val="005B3AA3"/>
    <w:rsid w:val="005B3C9D"/>
    <w:rsid w:val="005B4428"/>
    <w:rsid w:val="005B48B4"/>
    <w:rsid w:val="005B5CD9"/>
    <w:rsid w:val="005B5CFA"/>
    <w:rsid w:val="005B6455"/>
    <w:rsid w:val="005B68FF"/>
    <w:rsid w:val="005B6BAD"/>
    <w:rsid w:val="005B6BB2"/>
    <w:rsid w:val="005B6F83"/>
    <w:rsid w:val="005B7B42"/>
    <w:rsid w:val="005B7F44"/>
    <w:rsid w:val="005C299E"/>
    <w:rsid w:val="005C32DC"/>
    <w:rsid w:val="005C390B"/>
    <w:rsid w:val="005C3EBF"/>
    <w:rsid w:val="005C4277"/>
    <w:rsid w:val="005C48B1"/>
    <w:rsid w:val="005C4F3F"/>
    <w:rsid w:val="005C61EB"/>
    <w:rsid w:val="005C74FB"/>
    <w:rsid w:val="005D0641"/>
    <w:rsid w:val="005D147C"/>
    <w:rsid w:val="005D1602"/>
    <w:rsid w:val="005D1A12"/>
    <w:rsid w:val="005D29E2"/>
    <w:rsid w:val="005D3CB1"/>
    <w:rsid w:val="005D3EB0"/>
    <w:rsid w:val="005D3F34"/>
    <w:rsid w:val="005D3F4E"/>
    <w:rsid w:val="005D4BD3"/>
    <w:rsid w:val="005D5B7C"/>
    <w:rsid w:val="005D6E45"/>
    <w:rsid w:val="005D74FF"/>
    <w:rsid w:val="005E033C"/>
    <w:rsid w:val="005E0E09"/>
    <w:rsid w:val="005E1DD8"/>
    <w:rsid w:val="005E24F1"/>
    <w:rsid w:val="005E2886"/>
    <w:rsid w:val="005E28E0"/>
    <w:rsid w:val="005E385F"/>
    <w:rsid w:val="005E39C5"/>
    <w:rsid w:val="005E3EA3"/>
    <w:rsid w:val="005E3FA5"/>
    <w:rsid w:val="005E44B4"/>
    <w:rsid w:val="005E5B81"/>
    <w:rsid w:val="005E7605"/>
    <w:rsid w:val="005E7902"/>
    <w:rsid w:val="005E79B9"/>
    <w:rsid w:val="005E7D3A"/>
    <w:rsid w:val="005F10F4"/>
    <w:rsid w:val="005F1644"/>
    <w:rsid w:val="005F1907"/>
    <w:rsid w:val="005F287C"/>
    <w:rsid w:val="005F2C64"/>
    <w:rsid w:val="005F2CB1"/>
    <w:rsid w:val="005F3025"/>
    <w:rsid w:val="005F35FC"/>
    <w:rsid w:val="005F3672"/>
    <w:rsid w:val="005F5DA3"/>
    <w:rsid w:val="005F618C"/>
    <w:rsid w:val="005F6E54"/>
    <w:rsid w:val="005F70BD"/>
    <w:rsid w:val="005F77FE"/>
    <w:rsid w:val="005F7835"/>
    <w:rsid w:val="005F7DB7"/>
    <w:rsid w:val="006012F6"/>
    <w:rsid w:val="00601448"/>
    <w:rsid w:val="00601E38"/>
    <w:rsid w:val="006027C4"/>
    <w:rsid w:val="0060283C"/>
    <w:rsid w:val="006037AD"/>
    <w:rsid w:val="00603953"/>
    <w:rsid w:val="00604557"/>
    <w:rsid w:val="006046E2"/>
    <w:rsid w:val="00604A0C"/>
    <w:rsid w:val="00604F14"/>
    <w:rsid w:val="006072CD"/>
    <w:rsid w:val="00607AD3"/>
    <w:rsid w:val="0061024D"/>
    <w:rsid w:val="006103BB"/>
    <w:rsid w:val="00610A6F"/>
    <w:rsid w:val="0061107B"/>
    <w:rsid w:val="00611B83"/>
    <w:rsid w:val="00612CCD"/>
    <w:rsid w:val="00613257"/>
    <w:rsid w:val="0061445F"/>
    <w:rsid w:val="006144EF"/>
    <w:rsid w:val="00615717"/>
    <w:rsid w:val="00615940"/>
    <w:rsid w:val="00615C58"/>
    <w:rsid w:val="006206B8"/>
    <w:rsid w:val="00620976"/>
    <w:rsid w:val="00620A71"/>
    <w:rsid w:val="00620D80"/>
    <w:rsid w:val="00621917"/>
    <w:rsid w:val="006234A6"/>
    <w:rsid w:val="0062419D"/>
    <w:rsid w:val="0062443D"/>
    <w:rsid w:val="00624966"/>
    <w:rsid w:val="006249CF"/>
    <w:rsid w:val="006255D0"/>
    <w:rsid w:val="006255E7"/>
    <w:rsid w:val="00630001"/>
    <w:rsid w:val="006305A2"/>
    <w:rsid w:val="006311B3"/>
    <w:rsid w:val="00631CD7"/>
    <w:rsid w:val="00631DF7"/>
    <w:rsid w:val="0063284C"/>
    <w:rsid w:val="00633884"/>
    <w:rsid w:val="00634077"/>
    <w:rsid w:val="00634C2C"/>
    <w:rsid w:val="0063522D"/>
    <w:rsid w:val="0063533E"/>
    <w:rsid w:val="006355D2"/>
    <w:rsid w:val="0063612A"/>
    <w:rsid w:val="00636398"/>
    <w:rsid w:val="006368D3"/>
    <w:rsid w:val="00636EC3"/>
    <w:rsid w:val="00636FB0"/>
    <w:rsid w:val="006377EC"/>
    <w:rsid w:val="0064074C"/>
    <w:rsid w:val="00640A7D"/>
    <w:rsid w:val="00640E9C"/>
    <w:rsid w:val="0064151F"/>
    <w:rsid w:val="00641533"/>
    <w:rsid w:val="00641A6F"/>
    <w:rsid w:val="00641BD8"/>
    <w:rsid w:val="00641D53"/>
    <w:rsid w:val="0064208D"/>
    <w:rsid w:val="006423D6"/>
    <w:rsid w:val="006426BF"/>
    <w:rsid w:val="00642AFC"/>
    <w:rsid w:val="00643475"/>
    <w:rsid w:val="0064396A"/>
    <w:rsid w:val="00644746"/>
    <w:rsid w:val="006448C9"/>
    <w:rsid w:val="0064624E"/>
    <w:rsid w:val="006462AE"/>
    <w:rsid w:val="006467FD"/>
    <w:rsid w:val="0064789F"/>
    <w:rsid w:val="00647BD5"/>
    <w:rsid w:val="006501FC"/>
    <w:rsid w:val="00650AB9"/>
    <w:rsid w:val="00651264"/>
    <w:rsid w:val="00653746"/>
    <w:rsid w:val="0065422E"/>
    <w:rsid w:val="00654807"/>
    <w:rsid w:val="00655733"/>
    <w:rsid w:val="00655ACD"/>
    <w:rsid w:val="00655C69"/>
    <w:rsid w:val="00656453"/>
    <w:rsid w:val="006564F4"/>
    <w:rsid w:val="00656A19"/>
    <w:rsid w:val="00656A92"/>
    <w:rsid w:val="00656C06"/>
    <w:rsid w:val="00656DDE"/>
    <w:rsid w:val="00657A6E"/>
    <w:rsid w:val="00657AEC"/>
    <w:rsid w:val="0066011D"/>
    <w:rsid w:val="0066041B"/>
    <w:rsid w:val="006607C0"/>
    <w:rsid w:val="00660BAB"/>
    <w:rsid w:val="0066105E"/>
    <w:rsid w:val="006613A6"/>
    <w:rsid w:val="00662466"/>
    <w:rsid w:val="006627A2"/>
    <w:rsid w:val="00662A87"/>
    <w:rsid w:val="0066300C"/>
    <w:rsid w:val="006634E6"/>
    <w:rsid w:val="006642CB"/>
    <w:rsid w:val="006655EE"/>
    <w:rsid w:val="0066599B"/>
    <w:rsid w:val="00665CAB"/>
    <w:rsid w:val="00667994"/>
    <w:rsid w:val="00667AFC"/>
    <w:rsid w:val="00667EE7"/>
    <w:rsid w:val="00667FC1"/>
    <w:rsid w:val="006707AF"/>
    <w:rsid w:val="00670922"/>
    <w:rsid w:val="00670BE1"/>
    <w:rsid w:val="0067218F"/>
    <w:rsid w:val="00672881"/>
    <w:rsid w:val="00673555"/>
    <w:rsid w:val="00673BB7"/>
    <w:rsid w:val="006741F2"/>
    <w:rsid w:val="0067475E"/>
    <w:rsid w:val="00674865"/>
    <w:rsid w:val="00674B40"/>
    <w:rsid w:val="00674CC3"/>
    <w:rsid w:val="0067583C"/>
    <w:rsid w:val="00675926"/>
    <w:rsid w:val="00675C72"/>
    <w:rsid w:val="006771F9"/>
    <w:rsid w:val="006776D7"/>
    <w:rsid w:val="00677BDB"/>
    <w:rsid w:val="00680732"/>
    <w:rsid w:val="00680A9A"/>
    <w:rsid w:val="00681003"/>
    <w:rsid w:val="006817C9"/>
    <w:rsid w:val="006821DB"/>
    <w:rsid w:val="006826CA"/>
    <w:rsid w:val="00682A56"/>
    <w:rsid w:val="006836DC"/>
    <w:rsid w:val="00683B48"/>
    <w:rsid w:val="00683CB9"/>
    <w:rsid w:val="00683ECE"/>
    <w:rsid w:val="00684254"/>
    <w:rsid w:val="006846E2"/>
    <w:rsid w:val="00684F31"/>
    <w:rsid w:val="006876F2"/>
    <w:rsid w:val="006900A8"/>
    <w:rsid w:val="0069145F"/>
    <w:rsid w:val="0069219C"/>
    <w:rsid w:val="00692406"/>
    <w:rsid w:val="00692CDA"/>
    <w:rsid w:val="00692E21"/>
    <w:rsid w:val="00692EE0"/>
    <w:rsid w:val="00693832"/>
    <w:rsid w:val="00693C75"/>
    <w:rsid w:val="00694977"/>
    <w:rsid w:val="00694F76"/>
    <w:rsid w:val="0069528D"/>
    <w:rsid w:val="00695FC2"/>
    <w:rsid w:val="00696949"/>
    <w:rsid w:val="00697052"/>
    <w:rsid w:val="006971EB"/>
    <w:rsid w:val="0069720B"/>
    <w:rsid w:val="006974A9"/>
    <w:rsid w:val="006A0339"/>
    <w:rsid w:val="006A2247"/>
    <w:rsid w:val="006A2E52"/>
    <w:rsid w:val="006A3484"/>
    <w:rsid w:val="006A46FB"/>
    <w:rsid w:val="006A49EC"/>
    <w:rsid w:val="006A56A0"/>
    <w:rsid w:val="006A5E28"/>
    <w:rsid w:val="006A66F4"/>
    <w:rsid w:val="006A697B"/>
    <w:rsid w:val="006A73F1"/>
    <w:rsid w:val="006A7498"/>
    <w:rsid w:val="006A7AFF"/>
    <w:rsid w:val="006B0CE2"/>
    <w:rsid w:val="006B1816"/>
    <w:rsid w:val="006B2099"/>
    <w:rsid w:val="006B22B9"/>
    <w:rsid w:val="006B30B8"/>
    <w:rsid w:val="006B3B5C"/>
    <w:rsid w:val="006B3D47"/>
    <w:rsid w:val="006B403B"/>
    <w:rsid w:val="006B4B42"/>
    <w:rsid w:val="006B4C6D"/>
    <w:rsid w:val="006B50A4"/>
    <w:rsid w:val="006B50CF"/>
    <w:rsid w:val="006B52AB"/>
    <w:rsid w:val="006B6326"/>
    <w:rsid w:val="006B6494"/>
    <w:rsid w:val="006B7A20"/>
    <w:rsid w:val="006C0255"/>
    <w:rsid w:val="006C03B8"/>
    <w:rsid w:val="006C077C"/>
    <w:rsid w:val="006C1111"/>
    <w:rsid w:val="006C2244"/>
    <w:rsid w:val="006C282B"/>
    <w:rsid w:val="006C3883"/>
    <w:rsid w:val="006C3D62"/>
    <w:rsid w:val="006C4456"/>
    <w:rsid w:val="006C47DF"/>
    <w:rsid w:val="006C5EC9"/>
    <w:rsid w:val="006C6059"/>
    <w:rsid w:val="006C7522"/>
    <w:rsid w:val="006C7AE7"/>
    <w:rsid w:val="006D0FE5"/>
    <w:rsid w:val="006D13C4"/>
    <w:rsid w:val="006D3235"/>
    <w:rsid w:val="006D574B"/>
    <w:rsid w:val="006D6F08"/>
    <w:rsid w:val="006D78B4"/>
    <w:rsid w:val="006D7C03"/>
    <w:rsid w:val="006D7E61"/>
    <w:rsid w:val="006E01EE"/>
    <w:rsid w:val="006E062B"/>
    <w:rsid w:val="006E062C"/>
    <w:rsid w:val="006E0E7C"/>
    <w:rsid w:val="006E15E6"/>
    <w:rsid w:val="006E1C82"/>
    <w:rsid w:val="006E1EE8"/>
    <w:rsid w:val="006E2225"/>
    <w:rsid w:val="006E28B7"/>
    <w:rsid w:val="006E29CC"/>
    <w:rsid w:val="006E2A9B"/>
    <w:rsid w:val="006E2E2D"/>
    <w:rsid w:val="006E3310"/>
    <w:rsid w:val="006E37E2"/>
    <w:rsid w:val="006E38EA"/>
    <w:rsid w:val="006E4E39"/>
    <w:rsid w:val="006E5503"/>
    <w:rsid w:val="006E565E"/>
    <w:rsid w:val="006E5DCE"/>
    <w:rsid w:val="006E673D"/>
    <w:rsid w:val="006E7D3B"/>
    <w:rsid w:val="006F06D2"/>
    <w:rsid w:val="006F0D5D"/>
    <w:rsid w:val="006F11EE"/>
    <w:rsid w:val="006F1856"/>
    <w:rsid w:val="006F1B70"/>
    <w:rsid w:val="006F24E7"/>
    <w:rsid w:val="006F261D"/>
    <w:rsid w:val="006F341D"/>
    <w:rsid w:val="006F3AE6"/>
    <w:rsid w:val="006F3C4C"/>
    <w:rsid w:val="006F3CDE"/>
    <w:rsid w:val="006F3EFA"/>
    <w:rsid w:val="006F4B1C"/>
    <w:rsid w:val="006F58D4"/>
    <w:rsid w:val="006F6582"/>
    <w:rsid w:val="006F6643"/>
    <w:rsid w:val="006F696F"/>
    <w:rsid w:val="006F6B3E"/>
    <w:rsid w:val="006F6C70"/>
    <w:rsid w:val="006F6F9B"/>
    <w:rsid w:val="006F7A1D"/>
    <w:rsid w:val="006F7CE1"/>
    <w:rsid w:val="007000E9"/>
    <w:rsid w:val="007002A6"/>
    <w:rsid w:val="0070111A"/>
    <w:rsid w:val="00701462"/>
    <w:rsid w:val="007018CA"/>
    <w:rsid w:val="00701C85"/>
    <w:rsid w:val="00702489"/>
    <w:rsid w:val="00702CF9"/>
    <w:rsid w:val="0070346E"/>
    <w:rsid w:val="0070348F"/>
    <w:rsid w:val="00704EDB"/>
    <w:rsid w:val="00704FCD"/>
    <w:rsid w:val="00706101"/>
    <w:rsid w:val="007067A0"/>
    <w:rsid w:val="00707072"/>
    <w:rsid w:val="007079B3"/>
    <w:rsid w:val="00707D18"/>
    <w:rsid w:val="00707D61"/>
    <w:rsid w:val="007113FB"/>
    <w:rsid w:val="0071179C"/>
    <w:rsid w:val="00712287"/>
    <w:rsid w:val="00712772"/>
    <w:rsid w:val="00712BB6"/>
    <w:rsid w:val="007135B0"/>
    <w:rsid w:val="007148D3"/>
    <w:rsid w:val="007149C8"/>
    <w:rsid w:val="007151D3"/>
    <w:rsid w:val="00715A30"/>
    <w:rsid w:val="00715B9A"/>
    <w:rsid w:val="007164E3"/>
    <w:rsid w:val="007168A6"/>
    <w:rsid w:val="00717E26"/>
    <w:rsid w:val="007204DD"/>
    <w:rsid w:val="00720A86"/>
    <w:rsid w:val="007220E6"/>
    <w:rsid w:val="0072297E"/>
    <w:rsid w:val="00723B7D"/>
    <w:rsid w:val="007241B0"/>
    <w:rsid w:val="00724C1A"/>
    <w:rsid w:val="0072576C"/>
    <w:rsid w:val="007257D0"/>
    <w:rsid w:val="00726495"/>
    <w:rsid w:val="00726EA6"/>
    <w:rsid w:val="00726F60"/>
    <w:rsid w:val="00727208"/>
    <w:rsid w:val="00727301"/>
    <w:rsid w:val="00727680"/>
    <w:rsid w:val="007304FF"/>
    <w:rsid w:val="00730619"/>
    <w:rsid w:val="00730D59"/>
    <w:rsid w:val="0073167A"/>
    <w:rsid w:val="00733698"/>
    <w:rsid w:val="007348B1"/>
    <w:rsid w:val="007349EA"/>
    <w:rsid w:val="007362A6"/>
    <w:rsid w:val="00736BD9"/>
    <w:rsid w:val="00736D7D"/>
    <w:rsid w:val="007373CC"/>
    <w:rsid w:val="00740AF5"/>
    <w:rsid w:val="00740E58"/>
    <w:rsid w:val="007410B4"/>
    <w:rsid w:val="00741BDA"/>
    <w:rsid w:val="00741BE7"/>
    <w:rsid w:val="00741D21"/>
    <w:rsid w:val="00741E80"/>
    <w:rsid w:val="00742F7E"/>
    <w:rsid w:val="0074380A"/>
    <w:rsid w:val="00743F2D"/>
    <w:rsid w:val="007445A0"/>
    <w:rsid w:val="00744CFF"/>
    <w:rsid w:val="0074524B"/>
    <w:rsid w:val="00745325"/>
    <w:rsid w:val="0074591F"/>
    <w:rsid w:val="00745D48"/>
    <w:rsid w:val="0074668F"/>
    <w:rsid w:val="00746D57"/>
    <w:rsid w:val="00747D8B"/>
    <w:rsid w:val="0075115A"/>
    <w:rsid w:val="00751228"/>
    <w:rsid w:val="00752F2A"/>
    <w:rsid w:val="007542EB"/>
    <w:rsid w:val="007548A9"/>
    <w:rsid w:val="00755AB8"/>
    <w:rsid w:val="00755EF4"/>
    <w:rsid w:val="007560C4"/>
    <w:rsid w:val="00756FF7"/>
    <w:rsid w:val="007571E1"/>
    <w:rsid w:val="007604B2"/>
    <w:rsid w:val="0076070A"/>
    <w:rsid w:val="00760789"/>
    <w:rsid w:val="00760D18"/>
    <w:rsid w:val="00760FE6"/>
    <w:rsid w:val="0076179D"/>
    <w:rsid w:val="00761CA6"/>
    <w:rsid w:val="00761DBB"/>
    <w:rsid w:val="00762CB1"/>
    <w:rsid w:val="00762F97"/>
    <w:rsid w:val="007638E0"/>
    <w:rsid w:val="00763BCF"/>
    <w:rsid w:val="00764055"/>
    <w:rsid w:val="007644A4"/>
    <w:rsid w:val="00764F6D"/>
    <w:rsid w:val="00765281"/>
    <w:rsid w:val="007656F0"/>
    <w:rsid w:val="00765BE4"/>
    <w:rsid w:val="00766BAD"/>
    <w:rsid w:val="007706EE"/>
    <w:rsid w:val="00770A07"/>
    <w:rsid w:val="00770AE5"/>
    <w:rsid w:val="007710B1"/>
    <w:rsid w:val="0077186D"/>
    <w:rsid w:val="00772764"/>
    <w:rsid w:val="007729A2"/>
    <w:rsid w:val="0077420B"/>
    <w:rsid w:val="00774677"/>
    <w:rsid w:val="007749E6"/>
    <w:rsid w:val="007755F2"/>
    <w:rsid w:val="0077561E"/>
    <w:rsid w:val="00776971"/>
    <w:rsid w:val="00776D29"/>
    <w:rsid w:val="00777851"/>
    <w:rsid w:val="00777ADC"/>
    <w:rsid w:val="00780A80"/>
    <w:rsid w:val="0078177E"/>
    <w:rsid w:val="00782229"/>
    <w:rsid w:val="007828AE"/>
    <w:rsid w:val="007828F6"/>
    <w:rsid w:val="00782A3F"/>
    <w:rsid w:val="0078304C"/>
    <w:rsid w:val="00783673"/>
    <w:rsid w:val="00783DCC"/>
    <w:rsid w:val="00785490"/>
    <w:rsid w:val="00785689"/>
    <w:rsid w:val="007868F5"/>
    <w:rsid w:val="00786E02"/>
    <w:rsid w:val="00786F82"/>
    <w:rsid w:val="00787630"/>
    <w:rsid w:val="0079018A"/>
    <w:rsid w:val="007909EF"/>
    <w:rsid w:val="00792215"/>
    <w:rsid w:val="00792296"/>
    <w:rsid w:val="007925EA"/>
    <w:rsid w:val="00793CD8"/>
    <w:rsid w:val="00794BC7"/>
    <w:rsid w:val="00794C56"/>
    <w:rsid w:val="00795C3F"/>
    <w:rsid w:val="00795C92"/>
    <w:rsid w:val="00796231"/>
    <w:rsid w:val="007962EC"/>
    <w:rsid w:val="0079652B"/>
    <w:rsid w:val="00796C3A"/>
    <w:rsid w:val="00797C38"/>
    <w:rsid w:val="007A0DED"/>
    <w:rsid w:val="007A17E6"/>
    <w:rsid w:val="007A1CB3"/>
    <w:rsid w:val="007A2015"/>
    <w:rsid w:val="007A2696"/>
    <w:rsid w:val="007A306F"/>
    <w:rsid w:val="007A4265"/>
    <w:rsid w:val="007A43A6"/>
    <w:rsid w:val="007A48A7"/>
    <w:rsid w:val="007A4A54"/>
    <w:rsid w:val="007A4A99"/>
    <w:rsid w:val="007A4C54"/>
    <w:rsid w:val="007A576F"/>
    <w:rsid w:val="007A5862"/>
    <w:rsid w:val="007A58A6"/>
    <w:rsid w:val="007A59A5"/>
    <w:rsid w:val="007A5B2A"/>
    <w:rsid w:val="007A5BF0"/>
    <w:rsid w:val="007A5C8D"/>
    <w:rsid w:val="007A6349"/>
    <w:rsid w:val="007A67C9"/>
    <w:rsid w:val="007A6F94"/>
    <w:rsid w:val="007A7F10"/>
    <w:rsid w:val="007A7F70"/>
    <w:rsid w:val="007A7FA9"/>
    <w:rsid w:val="007B04FF"/>
    <w:rsid w:val="007B142E"/>
    <w:rsid w:val="007B2562"/>
    <w:rsid w:val="007B2A6A"/>
    <w:rsid w:val="007B2B35"/>
    <w:rsid w:val="007B2E76"/>
    <w:rsid w:val="007B319A"/>
    <w:rsid w:val="007B3603"/>
    <w:rsid w:val="007B3769"/>
    <w:rsid w:val="007B3CFA"/>
    <w:rsid w:val="007B3D2D"/>
    <w:rsid w:val="007B50AE"/>
    <w:rsid w:val="007B51DF"/>
    <w:rsid w:val="007B6374"/>
    <w:rsid w:val="007B6446"/>
    <w:rsid w:val="007B69D7"/>
    <w:rsid w:val="007B6BE2"/>
    <w:rsid w:val="007B7197"/>
    <w:rsid w:val="007B797C"/>
    <w:rsid w:val="007C05DD"/>
    <w:rsid w:val="007C0870"/>
    <w:rsid w:val="007C269F"/>
    <w:rsid w:val="007C2BA5"/>
    <w:rsid w:val="007C2D11"/>
    <w:rsid w:val="007C3D18"/>
    <w:rsid w:val="007C5287"/>
    <w:rsid w:val="007C5403"/>
    <w:rsid w:val="007C5654"/>
    <w:rsid w:val="007C5A7C"/>
    <w:rsid w:val="007C5EC9"/>
    <w:rsid w:val="007C60BF"/>
    <w:rsid w:val="007C6769"/>
    <w:rsid w:val="007C67E3"/>
    <w:rsid w:val="007C6A07"/>
    <w:rsid w:val="007C6BF1"/>
    <w:rsid w:val="007C75A1"/>
    <w:rsid w:val="007C77A5"/>
    <w:rsid w:val="007D04E5"/>
    <w:rsid w:val="007D08D9"/>
    <w:rsid w:val="007D1688"/>
    <w:rsid w:val="007D3B6B"/>
    <w:rsid w:val="007D3B9D"/>
    <w:rsid w:val="007D474C"/>
    <w:rsid w:val="007D5901"/>
    <w:rsid w:val="007D5FE9"/>
    <w:rsid w:val="007D604C"/>
    <w:rsid w:val="007D616E"/>
    <w:rsid w:val="007D6875"/>
    <w:rsid w:val="007D6BC7"/>
    <w:rsid w:val="007D7526"/>
    <w:rsid w:val="007E0FB8"/>
    <w:rsid w:val="007E10BB"/>
    <w:rsid w:val="007E213C"/>
    <w:rsid w:val="007E237B"/>
    <w:rsid w:val="007E4610"/>
    <w:rsid w:val="007E4715"/>
    <w:rsid w:val="007E505B"/>
    <w:rsid w:val="007E534D"/>
    <w:rsid w:val="007E55D9"/>
    <w:rsid w:val="007E7091"/>
    <w:rsid w:val="007E730C"/>
    <w:rsid w:val="007E7F11"/>
    <w:rsid w:val="007F0658"/>
    <w:rsid w:val="007F1633"/>
    <w:rsid w:val="007F17B0"/>
    <w:rsid w:val="007F2276"/>
    <w:rsid w:val="007F2B63"/>
    <w:rsid w:val="007F312E"/>
    <w:rsid w:val="007F3351"/>
    <w:rsid w:val="007F4324"/>
    <w:rsid w:val="007F4F66"/>
    <w:rsid w:val="007F5CA6"/>
    <w:rsid w:val="007F662D"/>
    <w:rsid w:val="00800965"/>
    <w:rsid w:val="00801C12"/>
    <w:rsid w:val="00801EA0"/>
    <w:rsid w:val="00803681"/>
    <w:rsid w:val="008036FC"/>
    <w:rsid w:val="00803FAE"/>
    <w:rsid w:val="0080419B"/>
    <w:rsid w:val="008046C9"/>
    <w:rsid w:val="00804C96"/>
    <w:rsid w:val="0080605F"/>
    <w:rsid w:val="008068D4"/>
    <w:rsid w:val="00807786"/>
    <w:rsid w:val="00807967"/>
    <w:rsid w:val="0081077F"/>
    <w:rsid w:val="00811A6C"/>
    <w:rsid w:val="00811FCB"/>
    <w:rsid w:val="00813A00"/>
    <w:rsid w:val="00814101"/>
    <w:rsid w:val="00815133"/>
    <w:rsid w:val="0081532B"/>
    <w:rsid w:val="00815371"/>
    <w:rsid w:val="008158D6"/>
    <w:rsid w:val="00816133"/>
    <w:rsid w:val="00816893"/>
    <w:rsid w:val="00816FB6"/>
    <w:rsid w:val="00817196"/>
    <w:rsid w:val="008213AB"/>
    <w:rsid w:val="00821748"/>
    <w:rsid w:val="0082201A"/>
    <w:rsid w:val="0082302E"/>
    <w:rsid w:val="008235DB"/>
    <w:rsid w:val="0082373B"/>
    <w:rsid w:val="00823977"/>
    <w:rsid w:val="00823AA7"/>
    <w:rsid w:val="00824AB4"/>
    <w:rsid w:val="008250CD"/>
    <w:rsid w:val="00825C42"/>
    <w:rsid w:val="00825D25"/>
    <w:rsid w:val="0082644F"/>
    <w:rsid w:val="008279A3"/>
    <w:rsid w:val="00827B16"/>
    <w:rsid w:val="00827D6F"/>
    <w:rsid w:val="00827DBA"/>
    <w:rsid w:val="00830280"/>
    <w:rsid w:val="008309C5"/>
    <w:rsid w:val="00830B36"/>
    <w:rsid w:val="00830F23"/>
    <w:rsid w:val="008314C1"/>
    <w:rsid w:val="00832375"/>
    <w:rsid w:val="008342EB"/>
    <w:rsid w:val="0083435D"/>
    <w:rsid w:val="0083453A"/>
    <w:rsid w:val="00834A33"/>
    <w:rsid w:val="00835493"/>
    <w:rsid w:val="0083660B"/>
    <w:rsid w:val="008369B9"/>
    <w:rsid w:val="008369ED"/>
    <w:rsid w:val="008376AC"/>
    <w:rsid w:val="00837C2A"/>
    <w:rsid w:val="00841ABC"/>
    <w:rsid w:val="00844447"/>
    <w:rsid w:val="008444E8"/>
    <w:rsid w:val="00844E80"/>
    <w:rsid w:val="00844ED0"/>
    <w:rsid w:val="008468C2"/>
    <w:rsid w:val="00846FE7"/>
    <w:rsid w:val="00852687"/>
    <w:rsid w:val="00853C60"/>
    <w:rsid w:val="00854371"/>
    <w:rsid w:val="0085438F"/>
    <w:rsid w:val="00854FF6"/>
    <w:rsid w:val="00855122"/>
    <w:rsid w:val="00855644"/>
    <w:rsid w:val="008562E4"/>
    <w:rsid w:val="00856862"/>
    <w:rsid w:val="00856911"/>
    <w:rsid w:val="00856DD0"/>
    <w:rsid w:val="00857133"/>
    <w:rsid w:val="008572C3"/>
    <w:rsid w:val="00857AE2"/>
    <w:rsid w:val="00860127"/>
    <w:rsid w:val="00860FCF"/>
    <w:rsid w:val="00861037"/>
    <w:rsid w:val="00861D8F"/>
    <w:rsid w:val="00862CA1"/>
    <w:rsid w:val="00862E59"/>
    <w:rsid w:val="0086303D"/>
    <w:rsid w:val="00863271"/>
    <w:rsid w:val="00864264"/>
    <w:rsid w:val="008642FC"/>
    <w:rsid w:val="00865254"/>
    <w:rsid w:val="0086569D"/>
    <w:rsid w:val="00865F3D"/>
    <w:rsid w:val="00866321"/>
    <w:rsid w:val="008677FD"/>
    <w:rsid w:val="00867A20"/>
    <w:rsid w:val="00867CB6"/>
    <w:rsid w:val="008706D4"/>
    <w:rsid w:val="0087087E"/>
    <w:rsid w:val="00870F8A"/>
    <w:rsid w:val="00871843"/>
    <w:rsid w:val="008719A4"/>
    <w:rsid w:val="00871B01"/>
    <w:rsid w:val="00871D23"/>
    <w:rsid w:val="008721B4"/>
    <w:rsid w:val="0087255C"/>
    <w:rsid w:val="0087294C"/>
    <w:rsid w:val="00872DB7"/>
    <w:rsid w:val="00874312"/>
    <w:rsid w:val="0087437C"/>
    <w:rsid w:val="008745A7"/>
    <w:rsid w:val="008753D8"/>
    <w:rsid w:val="0087592F"/>
    <w:rsid w:val="00875CD7"/>
    <w:rsid w:val="00876B4D"/>
    <w:rsid w:val="00876BD2"/>
    <w:rsid w:val="00877F18"/>
    <w:rsid w:val="008800B4"/>
    <w:rsid w:val="008816EA"/>
    <w:rsid w:val="008818B3"/>
    <w:rsid w:val="008819FB"/>
    <w:rsid w:val="008828BF"/>
    <w:rsid w:val="008829C8"/>
    <w:rsid w:val="00882A85"/>
    <w:rsid w:val="00882F6A"/>
    <w:rsid w:val="008835A2"/>
    <w:rsid w:val="00883AD5"/>
    <w:rsid w:val="00883AF3"/>
    <w:rsid w:val="0088494C"/>
    <w:rsid w:val="00884D12"/>
    <w:rsid w:val="00886210"/>
    <w:rsid w:val="00886619"/>
    <w:rsid w:val="0088690E"/>
    <w:rsid w:val="008876EB"/>
    <w:rsid w:val="00890B2E"/>
    <w:rsid w:val="008926EE"/>
    <w:rsid w:val="00893083"/>
    <w:rsid w:val="00893425"/>
    <w:rsid w:val="00893C5D"/>
    <w:rsid w:val="008941E3"/>
    <w:rsid w:val="00894332"/>
    <w:rsid w:val="00894A88"/>
    <w:rsid w:val="008952D5"/>
    <w:rsid w:val="00895386"/>
    <w:rsid w:val="008957ED"/>
    <w:rsid w:val="00896021"/>
    <w:rsid w:val="0089737B"/>
    <w:rsid w:val="00897D3B"/>
    <w:rsid w:val="008A02A8"/>
    <w:rsid w:val="008A0FE8"/>
    <w:rsid w:val="008A21FF"/>
    <w:rsid w:val="008A26F5"/>
    <w:rsid w:val="008A2CE2"/>
    <w:rsid w:val="008A30AC"/>
    <w:rsid w:val="008A30C2"/>
    <w:rsid w:val="008A3862"/>
    <w:rsid w:val="008A44B8"/>
    <w:rsid w:val="008A5170"/>
    <w:rsid w:val="008A51A8"/>
    <w:rsid w:val="008A54C7"/>
    <w:rsid w:val="008A77D8"/>
    <w:rsid w:val="008A7892"/>
    <w:rsid w:val="008A7A7E"/>
    <w:rsid w:val="008B01A7"/>
    <w:rsid w:val="008B0483"/>
    <w:rsid w:val="008B0A2B"/>
    <w:rsid w:val="008B120C"/>
    <w:rsid w:val="008B1991"/>
    <w:rsid w:val="008B2D68"/>
    <w:rsid w:val="008B30BC"/>
    <w:rsid w:val="008B3282"/>
    <w:rsid w:val="008B51A0"/>
    <w:rsid w:val="008B592A"/>
    <w:rsid w:val="008B5B01"/>
    <w:rsid w:val="008B5D14"/>
    <w:rsid w:val="008B6FBE"/>
    <w:rsid w:val="008B7B5C"/>
    <w:rsid w:val="008B7F44"/>
    <w:rsid w:val="008C01E9"/>
    <w:rsid w:val="008C0C99"/>
    <w:rsid w:val="008C1240"/>
    <w:rsid w:val="008C175B"/>
    <w:rsid w:val="008C2017"/>
    <w:rsid w:val="008C2697"/>
    <w:rsid w:val="008C33AE"/>
    <w:rsid w:val="008C3B20"/>
    <w:rsid w:val="008C4958"/>
    <w:rsid w:val="008C4BAA"/>
    <w:rsid w:val="008C604E"/>
    <w:rsid w:val="008C6AE8"/>
    <w:rsid w:val="008C7573"/>
    <w:rsid w:val="008C7EDD"/>
    <w:rsid w:val="008D00A5"/>
    <w:rsid w:val="008D03D8"/>
    <w:rsid w:val="008D0FF7"/>
    <w:rsid w:val="008D146B"/>
    <w:rsid w:val="008D1E89"/>
    <w:rsid w:val="008D34F1"/>
    <w:rsid w:val="008D39D8"/>
    <w:rsid w:val="008D3A8E"/>
    <w:rsid w:val="008D3CB6"/>
    <w:rsid w:val="008D4304"/>
    <w:rsid w:val="008D524D"/>
    <w:rsid w:val="008D56C0"/>
    <w:rsid w:val="008D64D1"/>
    <w:rsid w:val="008D6C6B"/>
    <w:rsid w:val="008D6D1A"/>
    <w:rsid w:val="008E065E"/>
    <w:rsid w:val="008E0927"/>
    <w:rsid w:val="008E09BD"/>
    <w:rsid w:val="008E112D"/>
    <w:rsid w:val="008E1209"/>
    <w:rsid w:val="008E1494"/>
    <w:rsid w:val="008E1909"/>
    <w:rsid w:val="008E37B4"/>
    <w:rsid w:val="008E49DB"/>
    <w:rsid w:val="008E50A2"/>
    <w:rsid w:val="008E50F5"/>
    <w:rsid w:val="008E6DB7"/>
    <w:rsid w:val="008E751C"/>
    <w:rsid w:val="008F1016"/>
    <w:rsid w:val="008F1CD6"/>
    <w:rsid w:val="008F1D8A"/>
    <w:rsid w:val="008F1E21"/>
    <w:rsid w:val="008F1EAB"/>
    <w:rsid w:val="008F2637"/>
    <w:rsid w:val="008F2D3E"/>
    <w:rsid w:val="008F33DC"/>
    <w:rsid w:val="008F4479"/>
    <w:rsid w:val="008F477F"/>
    <w:rsid w:val="008F53AA"/>
    <w:rsid w:val="008F5F0D"/>
    <w:rsid w:val="008F70F8"/>
    <w:rsid w:val="008F78FA"/>
    <w:rsid w:val="00900D80"/>
    <w:rsid w:val="00901238"/>
    <w:rsid w:val="0090132E"/>
    <w:rsid w:val="009019BB"/>
    <w:rsid w:val="009019F9"/>
    <w:rsid w:val="00901ACB"/>
    <w:rsid w:val="00902350"/>
    <w:rsid w:val="0090336B"/>
    <w:rsid w:val="009034C9"/>
    <w:rsid w:val="00904F71"/>
    <w:rsid w:val="009053AA"/>
    <w:rsid w:val="00905539"/>
    <w:rsid w:val="00905967"/>
    <w:rsid w:val="00906939"/>
    <w:rsid w:val="00906A07"/>
    <w:rsid w:val="00907F37"/>
    <w:rsid w:val="00910B7D"/>
    <w:rsid w:val="00911DFB"/>
    <w:rsid w:val="00912F6C"/>
    <w:rsid w:val="009139D9"/>
    <w:rsid w:val="00914158"/>
    <w:rsid w:val="00914AD8"/>
    <w:rsid w:val="0091547C"/>
    <w:rsid w:val="00915B1A"/>
    <w:rsid w:val="00916079"/>
    <w:rsid w:val="00916D74"/>
    <w:rsid w:val="0091746E"/>
    <w:rsid w:val="00917AFE"/>
    <w:rsid w:val="00917C0A"/>
    <w:rsid w:val="00917CE9"/>
    <w:rsid w:val="009202C1"/>
    <w:rsid w:val="00920401"/>
    <w:rsid w:val="00920BF2"/>
    <w:rsid w:val="009217E8"/>
    <w:rsid w:val="00922010"/>
    <w:rsid w:val="009221B6"/>
    <w:rsid w:val="00922EDB"/>
    <w:rsid w:val="0092318E"/>
    <w:rsid w:val="00923399"/>
    <w:rsid w:val="009244F6"/>
    <w:rsid w:val="00924C44"/>
    <w:rsid w:val="009255C4"/>
    <w:rsid w:val="0092584D"/>
    <w:rsid w:val="00925DC7"/>
    <w:rsid w:val="00925F22"/>
    <w:rsid w:val="00926BF7"/>
    <w:rsid w:val="00927976"/>
    <w:rsid w:val="00927D66"/>
    <w:rsid w:val="009307C9"/>
    <w:rsid w:val="00930E68"/>
    <w:rsid w:val="00931BD9"/>
    <w:rsid w:val="00932278"/>
    <w:rsid w:val="009326AD"/>
    <w:rsid w:val="00933B06"/>
    <w:rsid w:val="00934333"/>
    <w:rsid w:val="009343AF"/>
    <w:rsid w:val="0093618A"/>
    <w:rsid w:val="00936415"/>
    <w:rsid w:val="009368F3"/>
    <w:rsid w:val="00937075"/>
    <w:rsid w:val="00940902"/>
    <w:rsid w:val="00941117"/>
    <w:rsid w:val="00941636"/>
    <w:rsid w:val="00941934"/>
    <w:rsid w:val="00942029"/>
    <w:rsid w:val="00942DA0"/>
    <w:rsid w:val="00943742"/>
    <w:rsid w:val="00944FE4"/>
    <w:rsid w:val="00945C05"/>
    <w:rsid w:val="0094656D"/>
    <w:rsid w:val="00946945"/>
    <w:rsid w:val="00946B45"/>
    <w:rsid w:val="00947043"/>
    <w:rsid w:val="009470A2"/>
    <w:rsid w:val="00947713"/>
    <w:rsid w:val="00950523"/>
    <w:rsid w:val="00950A63"/>
    <w:rsid w:val="00950DE7"/>
    <w:rsid w:val="009510BA"/>
    <w:rsid w:val="009510BC"/>
    <w:rsid w:val="009514E3"/>
    <w:rsid w:val="0095366D"/>
    <w:rsid w:val="00953920"/>
    <w:rsid w:val="00953D47"/>
    <w:rsid w:val="00954EFB"/>
    <w:rsid w:val="009551FB"/>
    <w:rsid w:val="009559E3"/>
    <w:rsid w:val="009565DD"/>
    <w:rsid w:val="00956762"/>
    <w:rsid w:val="0095681E"/>
    <w:rsid w:val="00956D30"/>
    <w:rsid w:val="0095709A"/>
    <w:rsid w:val="009572D4"/>
    <w:rsid w:val="0096008C"/>
    <w:rsid w:val="00960155"/>
    <w:rsid w:val="00961685"/>
    <w:rsid w:val="00961921"/>
    <w:rsid w:val="00963322"/>
    <w:rsid w:val="0096430A"/>
    <w:rsid w:val="0096454D"/>
    <w:rsid w:val="0096554B"/>
    <w:rsid w:val="0096584A"/>
    <w:rsid w:val="009665BC"/>
    <w:rsid w:val="00966A2E"/>
    <w:rsid w:val="00967716"/>
    <w:rsid w:val="00967C91"/>
    <w:rsid w:val="00971087"/>
    <w:rsid w:val="00971AEB"/>
    <w:rsid w:val="00971F08"/>
    <w:rsid w:val="00972418"/>
    <w:rsid w:val="00972AB1"/>
    <w:rsid w:val="0097466D"/>
    <w:rsid w:val="00974C88"/>
    <w:rsid w:val="00975871"/>
    <w:rsid w:val="00975F44"/>
    <w:rsid w:val="0097603D"/>
    <w:rsid w:val="0097636C"/>
    <w:rsid w:val="00976949"/>
    <w:rsid w:val="009773C4"/>
    <w:rsid w:val="00977BE8"/>
    <w:rsid w:val="009803F6"/>
    <w:rsid w:val="00980477"/>
    <w:rsid w:val="00981572"/>
    <w:rsid w:val="00983A72"/>
    <w:rsid w:val="00984333"/>
    <w:rsid w:val="00985253"/>
    <w:rsid w:val="009853B3"/>
    <w:rsid w:val="009853CE"/>
    <w:rsid w:val="00985661"/>
    <w:rsid w:val="00986803"/>
    <w:rsid w:val="00986FAD"/>
    <w:rsid w:val="00987217"/>
    <w:rsid w:val="00987313"/>
    <w:rsid w:val="009876BB"/>
    <w:rsid w:val="0098796D"/>
    <w:rsid w:val="00990630"/>
    <w:rsid w:val="0099065E"/>
    <w:rsid w:val="00991761"/>
    <w:rsid w:val="00992C43"/>
    <w:rsid w:val="009932D1"/>
    <w:rsid w:val="00994DCA"/>
    <w:rsid w:val="009960EC"/>
    <w:rsid w:val="009970DD"/>
    <w:rsid w:val="009974C7"/>
    <w:rsid w:val="009A0410"/>
    <w:rsid w:val="009A0FBA"/>
    <w:rsid w:val="009A109C"/>
    <w:rsid w:val="009A1601"/>
    <w:rsid w:val="009A31A5"/>
    <w:rsid w:val="009A3BB6"/>
    <w:rsid w:val="009A462D"/>
    <w:rsid w:val="009A4B12"/>
    <w:rsid w:val="009A5CBA"/>
    <w:rsid w:val="009A6EB8"/>
    <w:rsid w:val="009A7130"/>
    <w:rsid w:val="009A766D"/>
    <w:rsid w:val="009B02D2"/>
    <w:rsid w:val="009B11CF"/>
    <w:rsid w:val="009B1E18"/>
    <w:rsid w:val="009B1F30"/>
    <w:rsid w:val="009B302E"/>
    <w:rsid w:val="009B3AC2"/>
    <w:rsid w:val="009B3F2C"/>
    <w:rsid w:val="009B4A17"/>
    <w:rsid w:val="009B4DF4"/>
    <w:rsid w:val="009B564E"/>
    <w:rsid w:val="009B5BF2"/>
    <w:rsid w:val="009B6654"/>
    <w:rsid w:val="009B7BFB"/>
    <w:rsid w:val="009B7E87"/>
    <w:rsid w:val="009C0169"/>
    <w:rsid w:val="009C1570"/>
    <w:rsid w:val="009C1802"/>
    <w:rsid w:val="009C312C"/>
    <w:rsid w:val="009C403E"/>
    <w:rsid w:val="009C4DAB"/>
    <w:rsid w:val="009C4DDA"/>
    <w:rsid w:val="009D02A8"/>
    <w:rsid w:val="009D0850"/>
    <w:rsid w:val="009D1484"/>
    <w:rsid w:val="009D26C2"/>
    <w:rsid w:val="009D32F2"/>
    <w:rsid w:val="009D4768"/>
    <w:rsid w:val="009D4A67"/>
    <w:rsid w:val="009D4B91"/>
    <w:rsid w:val="009D4FF0"/>
    <w:rsid w:val="009D52A8"/>
    <w:rsid w:val="009D6AB8"/>
    <w:rsid w:val="009D703C"/>
    <w:rsid w:val="009D718F"/>
    <w:rsid w:val="009D7466"/>
    <w:rsid w:val="009D7572"/>
    <w:rsid w:val="009D7A5A"/>
    <w:rsid w:val="009E068F"/>
    <w:rsid w:val="009E0978"/>
    <w:rsid w:val="009E124C"/>
    <w:rsid w:val="009E14E0"/>
    <w:rsid w:val="009E1BC6"/>
    <w:rsid w:val="009E2A31"/>
    <w:rsid w:val="009E2B48"/>
    <w:rsid w:val="009E2BA1"/>
    <w:rsid w:val="009E35DB"/>
    <w:rsid w:val="009E47A3"/>
    <w:rsid w:val="009E5727"/>
    <w:rsid w:val="009E67EF"/>
    <w:rsid w:val="009E707D"/>
    <w:rsid w:val="009F0613"/>
    <w:rsid w:val="009F078C"/>
    <w:rsid w:val="009F08F3"/>
    <w:rsid w:val="009F0B05"/>
    <w:rsid w:val="009F10F6"/>
    <w:rsid w:val="009F344F"/>
    <w:rsid w:val="009F3D4B"/>
    <w:rsid w:val="009F3FF9"/>
    <w:rsid w:val="009F5051"/>
    <w:rsid w:val="009F52AB"/>
    <w:rsid w:val="009F64BA"/>
    <w:rsid w:val="00A006FD"/>
    <w:rsid w:val="00A00EB6"/>
    <w:rsid w:val="00A016EC"/>
    <w:rsid w:val="00A02339"/>
    <w:rsid w:val="00A02809"/>
    <w:rsid w:val="00A031BE"/>
    <w:rsid w:val="00A031D8"/>
    <w:rsid w:val="00A039B9"/>
    <w:rsid w:val="00A03F70"/>
    <w:rsid w:val="00A048A8"/>
    <w:rsid w:val="00A04F49"/>
    <w:rsid w:val="00A05EF6"/>
    <w:rsid w:val="00A06382"/>
    <w:rsid w:val="00A07651"/>
    <w:rsid w:val="00A07A4F"/>
    <w:rsid w:val="00A103CB"/>
    <w:rsid w:val="00A10E63"/>
    <w:rsid w:val="00A11975"/>
    <w:rsid w:val="00A11A97"/>
    <w:rsid w:val="00A11BFC"/>
    <w:rsid w:val="00A12989"/>
    <w:rsid w:val="00A13161"/>
    <w:rsid w:val="00A133DE"/>
    <w:rsid w:val="00A139AF"/>
    <w:rsid w:val="00A13E54"/>
    <w:rsid w:val="00A14793"/>
    <w:rsid w:val="00A14984"/>
    <w:rsid w:val="00A156C3"/>
    <w:rsid w:val="00A16C24"/>
    <w:rsid w:val="00A16E1A"/>
    <w:rsid w:val="00A17459"/>
    <w:rsid w:val="00A1752B"/>
    <w:rsid w:val="00A17CCF"/>
    <w:rsid w:val="00A17F63"/>
    <w:rsid w:val="00A20527"/>
    <w:rsid w:val="00A20B39"/>
    <w:rsid w:val="00A21706"/>
    <w:rsid w:val="00A2193B"/>
    <w:rsid w:val="00A2198F"/>
    <w:rsid w:val="00A2271D"/>
    <w:rsid w:val="00A22805"/>
    <w:rsid w:val="00A23375"/>
    <w:rsid w:val="00A2351A"/>
    <w:rsid w:val="00A23D23"/>
    <w:rsid w:val="00A24DE4"/>
    <w:rsid w:val="00A24EA4"/>
    <w:rsid w:val="00A257D0"/>
    <w:rsid w:val="00A264A9"/>
    <w:rsid w:val="00A264FF"/>
    <w:rsid w:val="00A26DCF"/>
    <w:rsid w:val="00A27785"/>
    <w:rsid w:val="00A30187"/>
    <w:rsid w:val="00A3026C"/>
    <w:rsid w:val="00A317AE"/>
    <w:rsid w:val="00A31CA1"/>
    <w:rsid w:val="00A3226C"/>
    <w:rsid w:val="00A33495"/>
    <w:rsid w:val="00A34095"/>
    <w:rsid w:val="00A343CB"/>
    <w:rsid w:val="00A3448A"/>
    <w:rsid w:val="00A347CA"/>
    <w:rsid w:val="00A35AAD"/>
    <w:rsid w:val="00A36297"/>
    <w:rsid w:val="00A41191"/>
    <w:rsid w:val="00A41E2B"/>
    <w:rsid w:val="00A42890"/>
    <w:rsid w:val="00A45A78"/>
    <w:rsid w:val="00A45B74"/>
    <w:rsid w:val="00A45C55"/>
    <w:rsid w:val="00A45E95"/>
    <w:rsid w:val="00A468BC"/>
    <w:rsid w:val="00A47E85"/>
    <w:rsid w:val="00A50302"/>
    <w:rsid w:val="00A51549"/>
    <w:rsid w:val="00A517BA"/>
    <w:rsid w:val="00A51C81"/>
    <w:rsid w:val="00A526EA"/>
    <w:rsid w:val="00A529D9"/>
    <w:rsid w:val="00A52BC8"/>
    <w:rsid w:val="00A52E1D"/>
    <w:rsid w:val="00A537B4"/>
    <w:rsid w:val="00A549E7"/>
    <w:rsid w:val="00A55124"/>
    <w:rsid w:val="00A559D6"/>
    <w:rsid w:val="00A56FAE"/>
    <w:rsid w:val="00A57904"/>
    <w:rsid w:val="00A604C7"/>
    <w:rsid w:val="00A61499"/>
    <w:rsid w:val="00A614F9"/>
    <w:rsid w:val="00A6155B"/>
    <w:rsid w:val="00A61B38"/>
    <w:rsid w:val="00A62695"/>
    <w:rsid w:val="00A62A77"/>
    <w:rsid w:val="00A63483"/>
    <w:rsid w:val="00A63C0C"/>
    <w:rsid w:val="00A63D19"/>
    <w:rsid w:val="00A6502F"/>
    <w:rsid w:val="00A6570F"/>
    <w:rsid w:val="00A657D7"/>
    <w:rsid w:val="00A660AC"/>
    <w:rsid w:val="00A6616F"/>
    <w:rsid w:val="00A665AA"/>
    <w:rsid w:val="00A665F0"/>
    <w:rsid w:val="00A6664A"/>
    <w:rsid w:val="00A6670F"/>
    <w:rsid w:val="00A679DD"/>
    <w:rsid w:val="00A67E6C"/>
    <w:rsid w:val="00A70125"/>
    <w:rsid w:val="00A71B99"/>
    <w:rsid w:val="00A72ED4"/>
    <w:rsid w:val="00A73852"/>
    <w:rsid w:val="00A739D0"/>
    <w:rsid w:val="00A73A0E"/>
    <w:rsid w:val="00A74A4C"/>
    <w:rsid w:val="00A74CE3"/>
    <w:rsid w:val="00A761D4"/>
    <w:rsid w:val="00A77844"/>
    <w:rsid w:val="00A77A36"/>
    <w:rsid w:val="00A77EC4"/>
    <w:rsid w:val="00A80156"/>
    <w:rsid w:val="00A806DF"/>
    <w:rsid w:val="00A80F37"/>
    <w:rsid w:val="00A810CE"/>
    <w:rsid w:val="00A810F2"/>
    <w:rsid w:val="00A818DA"/>
    <w:rsid w:val="00A821C1"/>
    <w:rsid w:val="00A82A46"/>
    <w:rsid w:val="00A837FC"/>
    <w:rsid w:val="00A83C41"/>
    <w:rsid w:val="00A8469D"/>
    <w:rsid w:val="00A850E8"/>
    <w:rsid w:val="00A8519B"/>
    <w:rsid w:val="00A865B8"/>
    <w:rsid w:val="00A86925"/>
    <w:rsid w:val="00A871E0"/>
    <w:rsid w:val="00A87863"/>
    <w:rsid w:val="00A9235B"/>
    <w:rsid w:val="00A92879"/>
    <w:rsid w:val="00A92E34"/>
    <w:rsid w:val="00A9331C"/>
    <w:rsid w:val="00A93955"/>
    <w:rsid w:val="00A9442A"/>
    <w:rsid w:val="00A94782"/>
    <w:rsid w:val="00A94AE3"/>
    <w:rsid w:val="00A9506F"/>
    <w:rsid w:val="00A95231"/>
    <w:rsid w:val="00A96FF7"/>
    <w:rsid w:val="00AA016F"/>
    <w:rsid w:val="00AA0647"/>
    <w:rsid w:val="00AA1ED6"/>
    <w:rsid w:val="00AA3D34"/>
    <w:rsid w:val="00AA4474"/>
    <w:rsid w:val="00AA4F83"/>
    <w:rsid w:val="00AA51D6"/>
    <w:rsid w:val="00AA5890"/>
    <w:rsid w:val="00AA5D3E"/>
    <w:rsid w:val="00AA6666"/>
    <w:rsid w:val="00AA6A96"/>
    <w:rsid w:val="00AA7253"/>
    <w:rsid w:val="00AB030D"/>
    <w:rsid w:val="00AB08D5"/>
    <w:rsid w:val="00AB0BC8"/>
    <w:rsid w:val="00AB11CA"/>
    <w:rsid w:val="00AB14D9"/>
    <w:rsid w:val="00AB2AD3"/>
    <w:rsid w:val="00AB2F5D"/>
    <w:rsid w:val="00AB35C8"/>
    <w:rsid w:val="00AB473F"/>
    <w:rsid w:val="00AB4AB8"/>
    <w:rsid w:val="00AB655E"/>
    <w:rsid w:val="00AB759A"/>
    <w:rsid w:val="00AB793B"/>
    <w:rsid w:val="00AC007F"/>
    <w:rsid w:val="00AC0C0B"/>
    <w:rsid w:val="00AC0D9C"/>
    <w:rsid w:val="00AC1206"/>
    <w:rsid w:val="00AC2DA4"/>
    <w:rsid w:val="00AC2ECD"/>
    <w:rsid w:val="00AC2F43"/>
    <w:rsid w:val="00AC3119"/>
    <w:rsid w:val="00AC49FB"/>
    <w:rsid w:val="00AC4E56"/>
    <w:rsid w:val="00AC5436"/>
    <w:rsid w:val="00AC5A10"/>
    <w:rsid w:val="00AC5A26"/>
    <w:rsid w:val="00AC6706"/>
    <w:rsid w:val="00AC6BA5"/>
    <w:rsid w:val="00AC7449"/>
    <w:rsid w:val="00AC74FA"/>
    <w:rsid w:val="00AD072B"/>
    <w:rsid w:val="00AD0A7E"/>
    <w:rsid w:val="00AD0AA3"/>
    <w:rsid w:val="00AD1EF7"/>
    <w:rsid w:val="00AD25A6"/>
    <w:rsid w:val="00AD2795"/>
    <w:rsid w:val="00AD3F94"/>
    <w:rsid w:val="00AD4A5A"/>
    <w:rsid w:val="00AD52A1"/>
    <w:rsid w:val="00AD5362"/>
    <w:rsid w:val="00AD67DA"/>
    <w:rsid w:val="00AD7AB9"/>
    <w:rsid w:val="00AE2105"/>
    <w:rsid w:val="00AE27AC"/>
    <w:rsid w:val="00AE3178"/>
    <w:rsid w:val="00AE3280"/>
    <w:rsid w:val="00AE40E0"/>
    <w:rsid w:val="00AE4761"/>
    <w:rsid w:val="00AE4DBA"/>
    <w:rsid w:val="00AE4DD0"/>
    <w:rsid w:val="00AE4F07"/>
    <w:rsid w:val="00AE5140"/>
    <w:rsid w:val="00AE5576"/>
    <w:rsid w:val="00AE6B45"/>
    <w:rsid w:val="00AF053B"/>
    <w:rsid w:val="00AF19E2"/>
    <w:rsid w:val="00AF1C5D"/>
    <w:rsid w:val="00AF1E22"/>
    <w:rsid w:val="00AF1E74"/>
    <w:rsid w:val="00AF2076"/>
    <w:rsid w:val="00AF2DDB"/>
    <w:rsid w:val="00AF34AA"/>
    <w:rsid w:val="00AF3742"/>
    <w:rsid w:val="00AF3F5F"/>
    <w:rsid w:val="00AF42D7"/>
    <w:rsid w:val="00AF4F1B"/>
    <w:rsid w:val="00AF5FE0"/>
    <w:rsid w:val="00AF6442"/>
    <w:rsid w:val="00AF6981"/>
    <w:rsid w:val="00AF6CBF"/>
    <w:rsid w:val="00B006FE"/>
    <w:rsid w:val="00B007CB"/>
    <w:rsid w:val="00B0232D"/>
    <w:rsid w:val="00B02AA9"/>
    <w:rsid w:val="00B02FA3"/>
    <w:rsid w:val="00B03E27"/>
    <w:rsid w:val="00B0470E"/>
    <w:rsid w:val="00B05084"/>
    <w:rsid w:val="00B05699"/>
    <w:rsid w:val="00B0637B"/>
    <w:rsid w:val="00B0640D"/>
    <w:rsid w:val="00B12B72"/>
    <w:rsid w:val="00B14408"/>
    <w:rsid w:val="00B152FE"/>
    <w:rsid w:val="00B15630"/>
    <w:rsid w:val="00B157F9"/>
    <w:rsid w:val="00B164D7"/>
    <w:rsid w:val="00B2006D"/>
    <w:rsid w:val="00B20256"/>
    <w:rsid w:val="00B20D09"/>
    <w:rsid w:val="00B21E68"/>
    <w:rsid w:val="00B2420F"/>
    <w:rsid w:val="00B242AC"/>
    <w:rsid w:val="00B24ECA"/>
    <w:rsid w:val="00B25249"/>
    <w:rsid w:val="00B265CC"/>
    <w:rsid w:val="00B2763F"/>
    <w:rsid w:val="00B27825"/>
    <w:rsid w:val="00B27AAC"/>
    <w:rsid w:val="00B27C6A"/>
    <w:rsid w:val="00B30320"/>
    <w:rsid w:val="00B3059F"/>
    <w:rsid w:val="00B30750"/>
    <w:rsid w:val="00B30929"/>
    <w:rsid w:val="00B31099"/>
    <w:rsid w:val="00B31D51"/>
    <w:rsid w:val="00B31D8E"/>
    <w:rsid w:val="00B31E1F"/>
    <w:rsid w:val="00B32400"/>
    <w:rsid w:val="00B3279F"/>
    <w:rsid w:val="00B3309D"/>
    <w:rsid w:val="00B336A2"/>
    <w:rsid w:val="00B3443F"/>
    <w:rsid w:val="00B349CE"/>
    <w:rsid w:val="00B34ABE"/>
    <w:rsid w:val="00B34C96"/>
    <w:rsid w:val="00B34E33"/>
    <w:rsid w:val="00B3514C"/>
    <w:rsid w:val="00B36E73"/>
    <w:rsid w:val="00B372AA"/>
    <w:rsid w:val="00B402DA"/>
    <w:rsid w:val="00B40445"/>
    <w:rsid w:val="00B409E0"/>
    <w:rsid w:val="00B40A46"/>
    <w:rsid w:val="00B41888"/>
    <w:rsid w:val="00B424D4"/>
    <w:rsid w:val="00B42C20"/>
    <w:rsid w:val="00B430FC"/>
    <w:rsid w:val="00B43CB4"/>
    <w:rsid w:val="00B4511F"/>
    <w:rsid w:val="00B45291"/>
    <w:rsid w:val="00B45A52"/>
    <w:rsid w:val="00B46175"/>
    <w:rsid w:val="00B47C4F"/>
    <w:rsid w:val="00B50A6E"/>
    <w:rsid w:val="00B51939"/>
    <w:rsid w:val="00B546DD"/>
    <w:rsid w:val="00B548B7"/>
    <w:rsid w:val="00B54A22"/>
    <w:rsid w:val="00B5579B"/>
    <w:rsid w:val="00B55CD3"/>
    <w:rsid w:val="00B5653D"/>
    <w:rsid w:val="00B566B1"/>
    <w:rsid w:val="00B56F57"/>
    <w:rsid w:val="00B571E5"/>
    <w:rsid w:val="00B57AA7"/>
    <w:rsid w:val="00B61194"/>
    <w:rsid w:val="00B61363"/>
    <w:rsid w:val="00B615A1"/>
    <w:rsid w:val="00B61AF0"/>
    <w:rsid w:val="00B62106"/>
    <w:rsid w:val="00B62250"/>
    <w:rsid w:val="00B62360"/>
    <w:rsid w:val="00B62ED8"/>
    <w:rsid w:val="00B633B2"/>
    <w:rsid w:val="00B6346D"/>
    <w:rsid w:val="00B63944"/>
    <w:rsid w:val="00B64C06"/>
    <w:rsid w:val="00B664C7"/>
    <w:rsid w:val="00B67C2F"/>
    <w:rsid w:val="00B67E87"/>
    <w:rsid w:val="00B70071"/>
    <w:rsid w:val="00B70225"/>
    <w:rsid w:val="00B71467"/>
    <w:rsid w:val="00B72440"/>
    <w:rsid w:val="00B72D51"/>
    <w:rsid w:val="00B72D76"/>
    <w:rsid w:val="00B7301B"/>
    <w:rsid w:val="00B732C4"/>
    <w:rsid w:val="00B733AF"/>
    <w:rsid w:val="00B739F6"/>
    <w:rsid w:val="00B76ABD"/>
    <w:rsid w:val="00B77702"/>
    <w:rsid w:val="00B77BC7"/>
    <w:rsid w:val="00B77F32"/>
    <w:rsid w:val="00B80391"/>
    <w:rsid w:val="00B81A6C"/>
    <w:rsid w:val="00B82709"/>
    <w:rsid w:val="00B83684"/>
    <w:rsid w:val="00B837DD"/>
    <w:rsid w:val="00B84480"/>
    <w:rsid w:val="00B84D96"/>
    <w:rsid w:val="00B857B8"/>
    <w:rsid w:val="00B85DE5"/>
    <w:rsid w:val="00B86FAB"/>
    <w:rsid w:val="00B87145"/>
    <w:rsid w:val="00B874D7"/>
    <w:rsid w:val="00B90F73"/>
    <w:rsid w:val="00B927E6"/>
    <w:rsid w:val="00B93B59"/>
    <w:rsid w:val="00B9406A"/>
    <w:rsid w:val="00B9502D"/>
    <w:rsid w:val="00B9553B"/>
    <w:rsid w:val="00B9620A"/>
    <w:rsid w:val="00B962E0"/>
    <w:rsid w:val="00B96EE9"/>
    <w:rsid w:val="00B97AB8"/>
    <w:rsid w:val="00BA096B"/>
    <w:rsid w:val="00BA0C7E"/>
    <w:rsid w:val="00BA2264"/>
    <w:rsid w:val="00BA2280"/>
    <w:rsid w:val="00BA26F1"/>
    <w:rsid w:val="00BA2A08"/>
    <w:rsid w:val="00BA3DC6"/>
    <w:rsid w:val="00BA46D1"/>
    <w:rsid w:val="00BA5408"/>
    <w:rsid w:val="00BA56D2"/>
    <w:rsid w:val="00BA6C70"/>
    <w:rsid w:val="00BA6DF0"/>
    <w:rsid w:val="00BA718A"/>
    <w:rsid w:val="00BA76E0"/>
    <w:rsid w:val="00BA7973"/>
    <w:rsid w:val="00BA7E93"/>
    <w:rsid w:val="00BB04BD"/>
    <w:rsid w:val="00BB0868"/>
    <w:rsid w:val="00BB0D89"/>
    <w:rsid w:val="00BB0FB7"/>
    <w:rsid w:val="00BB1523"/>
    <w:rsid w:val="00BB1EB7"/>
    <w:rsid w:val="00BB2218"/>
    <w:rsid w:val="00BB2A25"/>
    <w:rsid w:val="00BB2B86"/>
    <w:rsid w:val="00BB3001"/>
    <w:rsid w:val="00BB37E8"/>
    <w:rsid w:val="00BB51E9"/>
    <w:rsid w:val="00BB5800"/>
    <w:rsid w:val="00BB63FB"/>
    <w:rsid w:val="00BB6870"/>
    <w:rsid w:val="00BB70C4"/>
    <w:rsid w:val="00BB73EB"/>
    <w:rsid w:val="00BB7866"/>
    <w:rsid w:val="00BC0DC0"/>
    <w:rsid w:val="00BC0FDC"/>
    <w:rsid w:val="00BC2C58"/>
    <w:rsid w:val="00BC3053"/>
    <w:rsid w:val="00BC3583"/>
    <w:rsid w:val="00BC3E02"/>
    <w:rsid w:val="00BC4626"/>
    <w:rsid w:val="00BC4D2E"/>
    <w:rsid w:val="00BC4ED5"/>
    <w:rsid w:val="00BC5243"/>
    <w:rsid w:val="00BC5D2F"/>
    <w:rsid w:val="00BC6DB5"/>
    <w:rsid w:val="00BD05D2"/>
    <w:rsid w:val="00BD130F"/>
    <w:rsid w:val="00BD165B"/>
    <w:rsid w:val="00BD2083"/>
    <w:rsid w:val="00BD228D"/>
    <w:rsid w:val="00BD253B"/>
    <w:rsid w:val="00BD48AC"/>
    <w:rsid w:val="00BD5BE6"/>
    <w:rsid w:val="00BD5F1A"/>
    <w:rsid w:val="00BD680B"/>
    <w:rsid w:val="00BD6887"/>
    <w:rsid w:val="00BD69C6"/>
    <w:rsid w:val="00BE072B"/>
    <w:rsid w:val="00BE08D4"/>
    <w:rsid w:val="00BE10CC"/>
    <w:rsid w:val="00BE1234"/>
    <w:rsid w:val="00BE1506"/>
    <w:rsid w:val="00BE20FB"/>
    <w:rsid w:val="00BE2FA6"/>
    <w:rsid w:val="00BE333F"/>
    <w:rsid w:val="00BE48AA"/>
    <w:rsid w:val="00BE4C42"/>
    <w:rsid w:val="00BE511E"/>
    <w:rsid w:val="00BE5D90"/>
    <w:rsid w:val="00BE7406"/>
    <w:rsid w:val="00BE7603"/>
    <w:rsid w:val="00BF0352"/>
    <w:rsid w:val="00BF1574"/>
    <w:rsid w:val="00BF2083"/>
    <w:rsid w:val="00BF3279"/>
    <w:rsid w:val="00BF33A9"/>
    <w:rsid w:val="00BF3902"/>
    <w:rsid w:val="00BF3A72"/>
    <w:rsid w:val="00BF3E95"/>
    <w:rsid w:val="00BF49D1"/>
    <w:rsid w:val="00BF4DB3"/>
    <w:rsid w:val="00BF50AE"/>
    <w:rsid w:val="00BF5B20"/>
    <w:rsid w:val="00BF74C7"/>
    <w:rsid w:val="00C0019A"/>
    <w:rsid w:val="00C015F1"/>
    <w:rsid w:val="00C01796"/>
    <w:rsid w:val="00C01D3A"/>
    <w:rsid w:val="00C01F33"/>
    <w:rsid w:val="00C02541"/>
    <w:rsid w:val="00C02CC6"/>
    <w:rsid w:val="00C03260"/>
    <w:rsid w:val="00C03688"/>
    <w:rsid w:val="00C03698"/>
    <w:rsid w:val="00C03A9F"/>
    <w:rsid w:val="00C040F7"/>
    <w:rsid w:val="00C044AB"/>
    <w:rsid w:val="00C05706"/>
    <w:rsid w:val="00C06FC9"/>
    <w:rsid w:val="00C07377"/>
    <w:rsid w:val="00C10416"/>
    <w:rsid w:val="00C10478"/>
    <w:rsid w:val="00C117AC"/>
    <w:rsid w:val="00C11DAB"/>
    <w:rsid w:val="00C120DC"/>
    <w:rsid w:val="00C12107"/>
    <w:rsid w:val="00C12B90"/>
    <w:rsid w:val="00C13CDB"/>
    <w:rsid w:val="00C14D4B"/>
    <w:rsid w:val="00C14E84"/>
    <w:rsid w:val="00C153FB"/>
    <w:rsid w:val="00C154BB"/>
    <w:rsid w:val="00C157F6"/>
    <w:rsid w:val="00C15F4D"/>
    <w:rsid w:val="00C1619B"/>
    <w:rsid w:val="00C1657A"/>
    <w:rsid w:val="00C176A7"/>
    <w:rsid w:val="00C1779F"/>
    <w:rsid w:val="00C20B37"/>
    <w:rsid w:val="00C22417"/>
    <w:rsid w:val="00C2242A"/>
    <w:rsid w:val="00C22A16"/>
    <w:rsid w:val="00C235D4"/>
    <w:rsid w:val="00C24CD4"/>
    <w:rsid w:val="00C250A1"/>
    <w:rsid w:val="00C25125"/>
    <w:rsid w:val="00C253C0"/>
    <w:rsid w:val="00C2685A"/>
    <w:rsid w:val="00C276DD"/>
    <w:rsid w:val="00C279B5"/>
    <w:rsid w:val="00C27C45"/>
    <w:rsid w:val="00C30C2F"/>
    <w:rsid w:val="00C31A2A"/>
    <w:rsid w:val="00C32491"/>
    <w:rsid w:val="00C33070"/>
    <w:rsid w:val="00C337DF"/>
    <w:rsid w:val="00C33F08"/>
    <w:rsid w:val="00C33FE7"/>
    <w:rsid w:val="00C343C9"/>
    <w:rsid w:val="00C34466"/>
    <w:rsid w:val="00C351F2"/>
    <w:rsid w:val="00C355AD"/>
    <w:rsid w:val="00C3624C"/>
    <w:rsid w:val="00C36F44"/>
    <w:rsid w:val="00C37000"/>
    <w:rsid w:val="00C3719D"/>
    <w:rsid w:val="00C37CB2"/>
    <w:rsid w:val="00C40089"/>
    <w:rsid w:val="00C411E2"/>
    <w:rsid w:val="00C4129A"/>
    <w:rsid w:val="00C413C5"/>
    <w:rsid w:val="00C414B5"/>
    <w:rsid w:val="00C43004"/>
    <w:rsid w:val="00C431C1"/>
    <w:rsid w:val="00C4355E"/>
    <w:rsid w:val="00C438B7"/>
    <w:rsid w:val="00C4447C"/>
    <w:rsid w:val="00C45AC0"/>
    <w:rsid w:val="00C45B0B"/>
    <w:rsid w:val="00C46650"/>
    <w:rsid w:val="00C468E4"/>
    <w:rsid w:val="00C473A5"/>
    <w:rsid w:val="00C50256"/>
    <w:rsid w:val="00C51386"/>
    <w:rsid w:val="00C519E0"/>
    <w:rsid w:val="00C53082"/>
    <w:rsid w:val="00C546D3"/>
    <w:rsid w:val="00C54995"/>
    <w:rsid w:val="00C54D41"/>
    <w:rsid w:val="00C552E8"/>
    <w:rsid w:val="00C5565F"/>
    <w:rsid w:val="00C55A06"/>
    <w:rsid w:val="00C57A94"/>
    <w:rsid w:val="00C57F1D"/>
    <w:rsid w:val="00C60783"/>
    <w:rsid w:val="00C615A2"/>
    <w:rsid w:val="00C62795"/>
    <w:rsid w:val="00C6292D"/>
    <w:rsid w:val="00C62E54"/>
    <w:rsid w:val="00C63134"/>
    <w:rsid w:val="00C63DF6"/>
    <w:rsid w:val="00C64672"/>
    <w:rsid w:val="00C648F7"/>
    <w:rsid w:val="00C65545"/>
    <w:rsid w:val="00C65A84"/>
    <w:rsid w:val="00C6664D"/>
    <w:rsid w:val="00C666D1"/>
    <w:rsid w:val="00C66A4C"/>
    <w:rsid w:val="00C70697"/>
    <w:rsid w:val="00C72093"/>
    <w:rsid w:val="00C72EF4"/>
    <w:rsid w:val="00C744FE"/>
    <w:rsid w:val="00C746D3"/>
    <w:rsid w:val="00C74707"/>
    <w:rsid w:val="00C74F79"/>
    <w:rsid w:val="00C75D2F"/>
    <w:rsid w:val="00C76549"/>
    <w:rsid w:val="00C767BE"/>
    <w:rsid w:val="00C76BB0"/>
    <w:rsid w:val="00C76E3C"/>
    <w:rsid w:val="00C77064"/>
    <w:rsid w:val="00C77593"/>
    <w:rsid w:val="00C7790B"/>
    <w:rsid w:val="00C803F6"/>
    <w:rsid w:val="00C808B4"/>
    <w:rsid w:val="00C80958"/>
    <w:rsid w:val="00C80FE0"/>
    <w:rsid w:val="00C81568"/>
    <w:rsid w:val="00C83DB7"/>
    <w:rsid w:val="00C85895"/>
    <w:rsid w:val="00C85904"/>
    <w:rsid w:val="00C86651"/>
    <w:rsid w:val="00C87D5C"/>
    <w:rsid w:val="00C9027A"/>
    <w:rsid w:val="00C9033C"/>
    <w:rsid w:val="00C9068E"/>
    <w:rsid w:val="00C915F0"/>
    <w:rsid w:val="00C91B43"/>
    <w:rsid w:val="00C93814"/>
    <w:rsid w:val="00C93921"/>
    <w:rsid w:val="00C93C4B"/>
    <w:rsid w:val="00C944AB"/>
    <w:rsid w:val="00C95B40"/>
    <w:rsid w:val="00C96669"/>
    <w:rsid w:val="00C96691"/>
    <w:rsid w:val="00C9697A"/>
    <w:rsid w:val="00C96B96"/>
    <w:rsid w:val="00CA0443"/>
    <w:rsid w:val="00CA09BC"/>
    <w:rsid w:val="00CA0E97"/>
    <w:rsid w:val="00CA1ED8"/>
    <w:rsid w:val="00CA22CB"/>
    <w:rsid w:val="00CA2EC5"/>
    <w:rsid w:val="00CA33A9"/>
    <w:rsid w:val="00CA34A1"/>
    <w:rsid w:val="00CA3B75"/>
    <w:rsid w:val="00CA3DD8"/>
    <w:rsid w:val="00CA469B"/>
    <w:rsid w:val="00CA4AD6"/>
    <w:rsid w:val="00CA62FA"/>
    <w:rsid w:val="00CA7391"/>
    <w:rsid w:val="00CB0065"/>
    <w:rsid w:val="00CB05E5"/>
    <w:rsid w:val="00CB0906"/>
    <w:rsid w:val="00CB0E93"/>
    <w:rsid w:val="00CB1006"/>
    <w:rsid w:val="00CB1386"/>
    <w:rsid w:val="00CB1F63"/>
    <w:rsid w:val="00CB27F7"/>
    <w:rsid w:val="00CB31C0"/>
    <w:rsid w:val="00CB361E"/>
    <w:rsid w:val="00CB47B6"/>
    <w:rsid w:val="00CB48FA"/>
    <w:rsid w:val="00CB4E6F"/>
    <w:rsid w:val="00CB4FD1"/>
    <w:rsid w:val="00CB59D8"/>
    <w:rsid w:val="00CB5E6A"/>
    <w:rsid w:val="00CB60B0"/>
    <w:rsid w:val="00CB7170"/>
    <w:rsid w:val="00CB7EEA"/>
    <w:rsid w:val="00CC040E"/>
    <w:rsid w:val="00CC0F17"/>
    <w:rsid w:val="00CC111F"/>
    <w:rsid w:val="00CC1351"/>
    <w:rsid w:val="00CC1F25"/>
    <w:rsid w:val="00CC2011"/>
    <w:rsid w:val="00CC22A4"/>
    <w:rsid w:val="00CC2883"/>
    <w:rsid w:val="00CC3EA0"/>
    <w:rsid w:val="00CC5E57"/>
    <w:rsid w:val="00CC6899"/>
    <w:rsid w:val="00CC6A54"/>
    <w:rsid w:val="00CC7717"/>
    <w:rsid w:val="00CC7B45"/>
    <w:rsid w:val="00CD1188"/>
    <w:rsid w:val="00CD11B0"/>
    <w:rsid w:val="00CD1208"/>
    <w:rsid w:val="00CD2316"/>
    <w:rsid w:val="00CD25A4"/>
    <w:rsid w:val="00CD260A"/>
    <w:rsid w:val="00CD2668"/>
    <w:rsid w:val="00CD2ED1"/>
    <w:rsid w:val="00CD337B"/>
    <w:rsid w:val="00CD3D5B"/>
    <w:rsid w:val="00CD4C00"/>
    <w:rsid w:val="00CD584A"/>
    <w:rsid w:val="00CD60A3"/>
    <w:rsid w:val="00CD6608"/>
    <w:rsid w:val="00CD6980"/>
    <w:rsid w:val="00CD7495"/>
    <w:rsid w:val="00CE0424"/>
    <w:rsid w:val="00CE0CF1"/>
    <w:rsid w:val="00CE11AB"/>
    <w:rsid w:val="00CE1667"/>
    <w:rsid w:val="00CE1A2B"/>
    <w:rsid w:val="00CE201F"/>
    <w:rsid w:val="00CE24C4"/>
    <w:rsid w:val="00CE2CF8"/>
    <w:rsid w:val="00CE44CF"/>
    <w:rsid w:val="00CE7402"/>
    <w:rsid w:val="00CE7404"/>
    <w:rsid w:val="00CE7561"/>
    <w:rsid w:val="00CE771F"/>
    <w:rsid w:val="00CE7833"/>
    <w:rsid w:val="00CF012A"/>
    <w:rsid w:val="00CF07FA"/>
    <w:rsid w:val="00CF0ED6"/>
    <w:rsid w:val="00CF1354"/>
    <w:rsid w:val="00CF1D25"/>
    <w:rsid w:val="00CF2DDC"/>
    <w:rsid w:val="00CF30D1"/>
    <w:rsid w:val="00CF3402"/>
    <w:rsid w:val="00CF37E8"/>
    <w:rsid w:val="00CF3B1F"/>
    <w:rsid w:val="00CF3BF6"/>
    <w:rsid w:val="00CF5C28"/>
    <w:rsid w:val="00CF625B"/>
    <w:rsid w:val="00CF687E"/>
    <w:rsid w:val="00CF70BD"/>
    <w:rsid w:val="00CF7386"/>
    <w:rsid w:val="00CF7BAA"/>
    <w:rsid w:val="00CF7FD6"/>
    <w:rsid w:val="00D007C4"/>
    <w:rsid w:val="00D028BC"/>
    <w:rsid w:val="00D02C81"/>
    <w:rsid w:val="00D03217"/>
    <w:rsid w:val="00D0349B"/>
    <w:rsid w:val="00D03C5A"/>
    <w:rsid w:val="00D04498"/>
    <w:rsid w:val="00D044CD"/>
    <w:rsid w:val="00D04BAA"/>
    <w:rsid w:val="00D06212"/>
    <w:rsid w:val="00D06C70"/>
    <w:rsid w:val="00D10249"/>
    <w:rsid w:val="00D10C12"/>
    <w:rsid w:val="00D1148D"/>
    <w:rsid w:val="00D115C3"/>
    <w:rsid w:val="00D11897"/>
    <w:rsid w:val="00D1214B"/>
    <w:rsid w:val="00D12527"/>
    <w:rsid w:val="00D13135"/>
    <w:rsid w:val="00D138B7"/>
    <w:rsid w:val="00D13B4E"/>
    <w:rsid w:val="00D13B90"/>
    <w:rsid w:val="00D13E4E"/>
    <w:rsid w:val="00D14550"/>
    <w:rsid w:val="00D145D6"/>
    <w:rsid w:val="00D1468C"/>
    <w:rsid w:val="00D14B15"/>
    <w:rsid w:val="00D14CE1"/>
    <w:rsid w:val="00D15715"/>
    <w:rsid w:val="00D1672F"/>
    <w:rsid w:val="00D16C4B"/>
    <w:rsid w:val="00D16ED6"/>
    <w:rsid w:val="00D17D5B"/>
    <w:rsid w:val="00D20115"/>
    <w:rsid w:val="00D20227"/>
    <w:rsid w:val="00D20759"/>
    <w:rsid w:val="00D20887"/>
    <w:rsid w:val="00D21EDD"/>
    <w:rsid w:val="00D2264B"/>
    <w:rsid w:val="00D23898"/>
    <w:rsid w:val="00D239A7"/>
    <w:rsid w:val="00D23F47"/>
    <w:rsid w:val="00D24C9E"/>
    <w:rsid w:val="00D253FC"/>
    <w:rsid w:val="00D25878"/>
    <w:rsid w:val="00D30BD3"/>
    <w:rsid w:val="00D31A2C"/>
    <w:rsid w:val="00D3251C"/>
    <w:rsid w:val="00D327F9"/>
    <w:rsid w:val="00D32925"/>
    <w:rsid w:val="00D3300C"/>
    <w:rsid w:val="00D3302E"/>
    <w:rsid w:val="00D3317D"/>
    <w:rsid w:val="00D3367B"/>
    <w:rsid w:val="00D33A3F"/>
    <w:rsid w:val="00D33C4A"/>
    <w:rsid w:val="00D34193"/>
    <w:rsid w:val="00D3451D"/>
    <w:rsid w:val="00D345FE"/>
    <w:rsid w:val="00D35275"/>
    <w:rsid w:val="00D3619C"/>
    <w:rsid w:val="00D36E71"/>
    <w:rsid w:val="00D36E74"/>
    <w:rsid w:val="00D37048"/>
    <w:rsid w:val="00D37C58"/>
    <w:rsid w:val="00D37D87"/>
    <w:rsid w:val="00D40B33"/>
    <w:rsid w:val="00D41045"/>
    <w:rsid w:val="00D41E57"/>
    <w:rsid w:val="00D430DC"/>
    <w:rsid w:val="00D4318F"/>
    <w:rsid w:val="00D433B8"/>
    <w:rsid w:val="00D438BF"/>
    <w:rsid w:val="00D44041"/>
    <w:rsid w:val="00D440F8"/>
    <w:rsid w:val="00D447A0"/>
    <w:rsid w:val="00D459E8"/>
    <w:rsid w:val="00D4600E"/>
    <w:rsid w:val="00D4646D"/>
    <w:rsid w:val="00D46591"/>
    <w:rsid w:val="00D466E6"/>
    <w:rsid w:val="00D46791"/>
    <w:rsid w:val="00D47D5A"/>
    <w:rsid w:val="00D50D58"/>
    <w:rsid w:val="00D50DD8"/>
    <w:rsid w:val="00D510D1"/>
    <w:rsid w:val="00D516E6"/>
    <w:rsid w:val="00D524A5"/>
    <w:rsid w:val="00D54365"/>
    <w:rsid w:val="00D546FF"/>
    <w:rsid w:val="00D5528E"/>
    <w:rsid w:val="00D55AD5"/>
    <w:rsid w:val="00D56A42"/>
    <w:rsid w:val="00D576CA"/>
    <w:rsid w:val="00D60221"/>
    <w:rsid w:val="00D60226"/>
    <w:rsid w:val="00D61AF5"/>
    <w:rsid w:val="00D625D5"/>
    <w:rsid w:val="00D62E47"/>
    <w:rsid w:val="00D62FD1"/>
    <w:rsid w:val="00D63230"/>
    <w:rsid w:val="00D63D17"/>
    <w:rsid w:val="00D64FC3"/>
    <w:rsid w:val="00D652B5"/>
    <w:rsid w:val="00D6560F"/>
    <w:rsid w:val="00D66155"/>
    <w:rsid w:val="00D66F7C"/>
    <w:rsid w:val="00D67741"/>
    <w:rsid w:val="00D7038B"/>
    <w:rsid w:val="00D7047D"/>
    <w:rsid w:val="00D704B0"/>
    <w:rsid w:val="00D708B0"/>
    <w:rsid w:val="00D70A41"/>
    <w:rsid w:val="00D70E7F"/>
    <w:rsid w:val="00D7164C"/>
    <w:rsid w:val="00D71804"/>
    <w:rsid w:val="00D71D15"/>
    <w:rsid w:val="00D7255B"/>
    <w:rsid w:val="00D7363A"/>
    <w:rsid w:val="00D74401"/>
    <w:rsid w:val="00D74E6E"/>
    <w:rsid w:val="00D75955"/>
    <w:rsid w:val="00D77B1D"/>
    <w:rsid w:val="00D8021F"/>
    <w:rsid w:val="00D80383"/>
    <w:rsid w:val="00D805E0"/>
    <w:rsid w:val="00D8062B"/>
    <w:rsid w:val="00D80B2F"/>
    <w:rsid w:val="00D81014"/>
    <w:rsid w:val="00D81A6F"/>
    <w:rsid w:val="00D82299"/>
    <w:rsid w:val="00D823C6"/>
    <w:rsid w:val="00D826BE"/>
    <w:rsid w:val="00D8327F"/>
    <w:rsid w:val="00D846D6"/>
    <w:rsid w:val="00D85211"/>
    <w:rsid w:val="00D8652D"/>
    <w:rsid w:val="00D86533"/>
    <w:rsid w:val="00D8679B"/>
    <w:rsid w:val="00D86CA3"/>
    <w:rsid w:val="00D870B7"/>
    <w:rsid w:val="00D871CE"/>
    <w:rsid w:val="00D876B7"/>
    <w:rsid w:val="00D9196D"/>
    <w:rsid w:val="00D92982"/>
    <w:rsid w:val="00D92C38"/>
    <w:rsid w:val="00D93B3E"/>
    <w:rsid w:val="00D93BFB"/>
    <w:rsid w:val="00D94645"/>
    <w:rsid w:val="00D96193"/>
    <w:rsid w:val="00D96B00"/>
    <w:rsid w:val="00DA012B"/>
    <w:rsid w:val="00DA0C1F"/>
    <w:rsid w:val="00DA120D"/>
    <w:rsid w:val="00DA1287"/>
    <w:rsid w:val="00DA12D8"/>
    <w:rsid w:val="00DA14B8"/>
    <w:rsid w:val="00DA18F7"/>
    <w:rsid w:val="00DA196E"/>
    <w:rsid w:val="00DA305E"/>
    <w:rsid w:val="00DA3642"/>
    <w:rsid w:val="00DA4371"/>
    <w:rsid w:val="00DA5417"/>
    <w:rsid w:val="00DA56E8"/>
    <w:rsid w:val="00DA636E"/>
    <w:rsid w:val="00DA6CF9"/>
    <w:rsid w:val="00DA70F0"/>
    <w:rsid w:val="00DA7B63"/>
    <w:rsid w:val="00DA7CD2"/>
    <w:rsid w:val="00DA7D27"/>
    <w:rsid w:val="00DB0A9F"/>
    <w:rsid w:val="00DB0BFF"/>
    <w:rsid w:val="00DB1D9B"/>
    <w:rsid w:val="00DB2440"/>
    <w:rsid w:val="00DB377D"/>
    <w:rsid w:val="00DB3EAD"/>
    <w:rsid w:val="00DB452A"/>
    <w:rsid w:val="00DB4F56"/>
    <w:rsid w:val="00DB545A"/>
    <w:rsid w:val="00DB5800"/>
    <w:rsid w:val="00DB5A26"/>
    <w:rsid w:val="00DB5B67"/>
    <w:rsid w:val="00DB63CB"/>
    <w:rsid w:val="00DB658A"/>
    <w:rsid w:val="00DB66C2"/>
    <w:rsid w:val="00DB687F"/>
    <w:rsid w:val="00DB6C11"/>
    <w:rsid w:val="00DC087F"/>
    <w:rsid w:val="00DC0CE2"/>
    <w:rsid w:val="00DC1DBA"/>
    <w:rsid w:val="00DC2292"/>
    <w:rsid w:val="00DC247F"/>
    <w:rsid w:val="00DC2795"/>
    <w:rsid w:val="00DC2B77"/>
    <w:rsid w:val="00DC2D36"/>
    <w:rsid w:val="00DC47BB"/>
    <w:rsid w:val="00DC4FAC"/>
    <w:rsid w:val="00DC5303"/>
    <w:rsid w:val="00DC53EF"/>
    <w:rsid w:val="00DC6150"/>
    <w:rsid w:val="00DC67F1"/>
    <w:rsid w:val="00DC7009"/>
    <w:rsid w:val="00DD0E6D"/>
    <w:rsid w:val="00DD2F37"/>
    <w:rsid w:val="00DD3C6E"/>
    <w:rsid w:val="00DD4962"/>
    <w:rsid w:val="00DD6050"/>
    <w:rsid w:val="00DD689D"/>
    <w:rsid w:val="00DD69D4"/>
    <w:rsid w:val="00DE4D2C"/>
    <w:rsid w:val="00DE5533"/>
    <w:rsid w:val="00DE5608"/>
    <w:rsid w:val="00DE58D0"/>
    <w:rsid w:val="00DE654F"/>
    <w:rsid w:val="00DE6DAB"/>
    <w:rsid w:val="00DE72E1"/>
    <w:rsid w:val="00DF0007"/>
    <w:rsid w:val="00DF0B6E"/>
    <w:rsid w:val="00DF15E0"/>
    <w:rsid w:val="00DF378D"/>
    <w:rsid w:val="00DF37A0"/>
    <w:rsid w:val="00DF460B"/>
    <w:rsid w:val="00DF4A7D"/>
    <w:rsid w:val="00DF5144"/>
    <w:rsid w:val="00DF578C"/>
    <w:rsid w:val="00DF6138"/>
    <w:rsid w:val="00DF617C"/>
    <w:rsid w:val="00DF782D"/>
    <w:rsid w:val="00DF7BA6"/>
    <w:rsid w:val="00E00478"/>
    <w:rsid w:val="00E00E3C"/>
    <w:rsid w:val="00E03C79"/>
    <w:rsid w:val="00E04DBB"/>
    <w:rsid w:val="00E04DE3"/>
    <w:rsid w:val="00E05360"/>
    <w:rsid w:val="00E06345"/>
    <w:rsid w:val="00E068E8"/>
    <w:rsid w:val="00E075E1"/>
    <w:rsid w:val="00E07902"/>
    <w:rsid w:val="00E10099"/>
    <w:rsid w:val="00E102DC"/>
    <w:rsid w:val="00E103F8"/>
    <w:rsid w:val="00E110E7"/>
    <w:rsid w:val="00E11B20"/>
    <w:rsid w:val="00E122FB"/>
    <w:rsid w:val="00E1314D"/>
    <w:rsid w:val="00E131E0"/>
    <w:rsid w:val="00E132C0"/>
    <w:rsid w:val="00E13BDD"/>
    <w:rsid w:val="00E142C3"/>
    <w:rsid w:val="00E1459E"/>
    <w:rsid w:val="00E175B1"/>
    <w:rsid w:val="00E17827"/>
    <w:rsid w:val="00E17CC5"/>
    <w:rsid w:val="00E17FA2"/>
    <w:rsid w:val="00E2022A"/>
    <w:rsid w:val="00E20903"/>
    <w:rsid w:val="00E20E0F"/>
    <w:rsid w:val="00E213AA"/>
    <w:rsid w:val="00E21849"/>
    <w:rsid w:val="00E21DE6"/>
    <w:rsid w:val="00E22330"/>
    <w:rsid w:val="00E245E2"/>
    <w:rsid w:val="00E2603C"/>
    <w:rsid w:val="00E265A4"/>
    <w:rsid w:val="00E266F8"/>
    <w:rsid w:val="00E26799"/>
    <w:rsid w:val="00E27113"/>
    <w:rsid w:val="00E2756D"/>
    <w:rsid w:val="00E27AD1"/>
    <w:rsid w:val="00E30B5A"/>
    <w:rsid w:val="00E3123D"/>
    <w:rsid w:val="00E31461"/>
    <w:rsid w:val="00E31C27"/>
    <w:rsid w:val="00E31D43"/>
    <w:rsid w:val="00E32433"/>
    <w:rsid w:val="00E32608"/>
    <w:rsid w:val="00E32720"/>
    <w:rsid w:val="00E327EA"/>
    <w:rsid w:val="00E34188"/>
    <w:rsid w:val="00E34B6E"/>
    <w:rsid w:val="00E34FEA"/>
    <w:rsid w:val="00E35559"/>
    <w:rsid w:val="00E358D2"/>
    <w:rsid w:val="00E35EFE"/>
    <w:rsid w:val="00E36AA6"/>
    <w:rsid w:val="00E3723A"/>
    <w:rsid w:val="00E37860"/>
    <w:rsid w:val="00E37D62"/>
    <w:rsid w:val="00E40021"/>
    <w:rsid w:val="00E41729"/>
    <w:rsid w:val="00E44418"/>
    <w:rsid w:val="00E446F1"/>
    <w:rsid w:val="00E4548F"/>
    <w:rsid w:val="00E455C2"/>
    <w:rsid w:val="00E46886"/>
    <w:rsid w:val="00E474FF"/>
    <w:rsid w:val="00E47AEF"/>
    <w:rsid w:val="00E500F0"/>
    <w:rsid w:val="00E52340"/>
    <w:rsid w:val="00E52A40"/>
    <w:rsid w:val="00E53A88"/>
    <w:rsid w:val="00E53B75"/>
    <w:rsid w:val="00E5411C"/>
    <w:rsid w:val="00E54CD6"/>
    <w:rsid w:val="00E54E3B"/>
    <w:rsid w:val="00E5513C"/>
    <w:rsid w:val="00E554C1"/>
    <w:rsid w:val="00E557C7"/>
    <w:rsid w:val="00E558F9"/>
    <w:rsid w:val="00E5609E"/>
    <w:rsid w:val="00E56612"/>
    <w:rsid w:val="00E57565"/>
    <w:rsid w:val="00E61A55"/>
    <w:rsid w:val="00E63838"/>
    <w:rsid w:val="00E63904"/>
    <w:rsid w:val="00E64185"/>
    <w:rsid w:val="00E64434"/>
    <w:rsid w:val="00E6456C"/>
    <w:rsid w:val="00E645B0"/>
    <w:rsid w:val="00E64F97"/>
    <w:rsid w:val="00E67C51"/>
    <w:rsid w:val="00E70224"/>
    <w:rsid w:val="00E71788"/>
    <w:rsid w:val="00E71F49"/>
    <w:rsid w:val="00E72EFC"/>
    <w:rsid w:val="00E745CA"/>
    <w:rsid w:val="00E745F7"/>
    <w:rsid w:val="00E758EC"/>
    <w:rsid w:val="00E7592B"/>
    <w:rsid w:val="00E75F90"/>
    <w:rsid w:val="00E76302"/>
    <w:rsid w:val="00E7660F"/>
    <w:rsid w:val="00E76726"/>
    <w:rsid w:val="00E7696B"/>
    <w:rsid w:val="00E80617"/>
    <w:rsid w:val="00E8143E"/>
    <w:rsid w:val="00E8234C"/>
    <w:rsid w:val="00E82B0A"/>
    <w:rsid w:val="00E836F0"/>
    <w:rsid w:val="00E83AA9"/>
    <w:rsid w:val="00E84BC8"/>
    <w:rsid w:val="00E84BDF"/>
    <w:rsid w:val="00E8561A"/>
    <w:rsid w:val="00E85928"/>
    <w:rsid w:val="00E85E29"/>
    <w:rsid w:val="00E864B1"/>
    <w:rsid w:val="00E866A9"/>
    <w:rsid w:val="00E8681E"/>
    <w:rsid w:val="00E8707E"/>
    <w:rsid w:val="00E874FA"/>
    <w:rsid w:val="00E87822"/>
    <w:rsid w:val="00E900E4"/>
    <w:rsid w:val="00E90395"/>
    <w:rsid w:val="00E90E49"/>
    <w:rsid w:val="00E917F9"/>
    <w:rsid w:val="00E91C41"/>
    <w:rsid w:val="00E91EAF"/>
    <w:rsid w:val="00E92885"/>
    <w:rsid w:val="00E9289C"/>
    <w:rsid w:val="00E9291C"/>
    <w:rsid w:val="00E92B38"/>
    <w:rsid w:val="00E93FFE"/>
    <w:rsid w:val="00E942E6"/>
    <w:rsid w:val="00E94C62"/>
    <w:rsid w:val="00E94EF7"/>
    <w:rsid w:val="00E94F8A"/>
    <w:rsid w:val="00E9534E"/>
    <w:rsid w:val="00E95889"/>
    <w:rsid w:val="00E97428"/>
    <w:rsid w:val="00E97531"/>
    <w:rsid w:val="00EA11E1"/>
    <w:rsid w:val="00EA19E3"/>
    <w:rsid w:val="00EA5675"/>
    <w:rsid w:val="00EA59DF"/>
    <w:rsid w:val="00EA6216"/>
    <w:rsid w:val="00EA6C66"/>
    <w:rsid w:val="00EA6CA8"/>
    <w:rsid w:val="00EA7A41"/>
    <w:rsid w:val="00EA7ABB"/>
    <w:rsid w:val="00EB077B"/>
    <w:rsid w:val="00EB2B83"/>
    <w:rsid w:val="00EB3017"/>
    <w:rsid w:val="00EB3582"/>
    <w:rsid w:val="00EB3CDF"/>
    <w:rsid w:val="00EB4484"/>
    <w:rsid w:val="00EB4CE3"/>
    <w:rsid w:val="00EB4EA2"/>
    <w:rsid w:val="00EB5023"/>
    <w:rsid w:val="00EB5505"/>
    <w:rsid w:val="00EB6352"/>
    <w:rsid w:val="00EB65E3"/>
    <w:rsid w:val="00EB6E90"/>
    <w:rsid w:val="00EB78D8"/>
    <w:rsid w:val="00EC21A6"/>
    <w:rsid w:val="00EC24D5"/>
    <w:rsid w:val="00EC2696"/>
    <w:rsid w:val="00EC275A"/>
    <w:rsid w:val="00EC27C6"/>
    <w:rsid w:val="00EC41E3"/>
    <w:rsid w:val="00EC4207"/>
    <w:rsid w:val="00EC5653"/>
    <w:rsid w:val="00EC67A5"/>
    <w:rsid w:val="00EC7041"/>
    <w:rsid w:val="00EC71CE"/>
    <w:rsid w:val="00ED0666"/>
    <w:rsid w:val="00ED1006"/>
    <w:rsid w:val="00ED1683"/>
    <w:rsid w:val="00ED4741"/>
    <w:rsid w:val="00ED53FA"/>
    <w:rsid w:val="00ED76A7"/>
    <w:rsid w:val="00ED76EF"/>
    <w:rsid w:val="00ED785A"/>
    <w:rsid w:val="00ED7AE5"/>
    <w:rsid w:val="00EE01F9"/>
    <w:rsid w:val="00EE0768"/>
    <w:rsid w:val="00EE123A"/>
    <w:rsid w:val="00EE1B18"/>
    <w:rsid w:val="00EE69CC"/>
    <w:rsid w:val="00EF16A1"/>
    <w:rsid w:val="00EF18FE"/>
    <w:rsid w:val="00EF21C2"/>
    <w:rsid w:val="00EF274E"/>
    <w:rsid w:val="00EF3042"/>
    <w:rsid w:val="00EF3616"/>
    <w:rsid w:val="00EF3890"/>
    <w:rsid w:val="00EF535A"/>
    <w:rsid w:val="00EF5787"/>
    <w:rsid w:val="00EF5FDC"/>
    <w:rsid w:val="00EF60D0"/>
    <w:rsid w:val="00EF6DB2"/>
    <w:rsid w:val="00F009CA"/>
    <w:rsid w:val="00F00F2E"/>
    <w:rsid w:val="00F00F95"/>
    <w:rsid w:val="00F011A1"/>
    <w:rsid w:val="00F011A9"/>
    <w:rsid w:val="00F01402"/>
    <w:rsid w:val="00F01C42"/>
    <w:rsid w:val="00F03AB1"/>
    <w:rsid w:val="00F04118"/>
    <w:rsid w:val="00F05071"/>
    <w:rsid w:val="00F0520C"/>
    <w:rsid w:val="00F0528D"/>
    <w:rsid w:val="00F05410"/>
    <w:rsid w:val="00F056FE"/>
    <w:rsid w:val="00F05DD4"/>
    <w:rsid w:val="00F06330"/>
    <w:rsid w:val="00F0660F"/>
    <w:rsid w:val="00F06C2A"/>
    <w:rsid w:val="00F06C67"/>
    <w:rsid w:val="00F06DFD"/>
    <w:rsid w:val="00F071D1"/>
    <w:rsid w:val="00F07533"/>
    <w:rsid w:val="00F0761B"/>
    <w:rsid w:val="00F1025D"/>
    <w:rsid w:val="00F10629"/>
    <w:rsid w:val="00F10D5C"/>
    <w:rsid w:val="00F11370"/>
    <w:rsid w:val="00F115D5"/>
    <w:rsid w:val="00F139AD"/>
    <w:rsid w:val="00F149A3"/>
    <w:rsid w:val="00F14C4B"/>
    <w:rsid w:val="00F14DDC"/>
    <w:rsid w:val="00F15FA5"/>
    <w:rsid w:val="00F16390"/>
    <w:rsid w:val="00F17186"/>
    <w:rsid w:val="00F209B7"/>
    <w:rsid w:val="00F22A70"/>
    <w:rsid w:val="00F23759"/>
    <w:rsid w:val="00F2376F"/>
    <w:rsid w:val="00F243D8"/>
    <w:rsid w:val="00F24B63"/>
    <w:rsid w:val="00F25AA3"/>
    <w:rsid w:val="00F26007"/>
    <w:rsid w:val="00F26776"/>
    <w:rsid w:val="00F26934"/>
    <w:rsid w:val="00F27AE7"/>
    <w:rsid w:val="00F30828"/>
    <w:rsid w:val="00F30F0C"/>
    <w:rsid w:val="00F310AA"/>
    <w:rsid w:val="00F313D6"/>
    <w:rsid w:val="00F314ED"/>
    <w:rsid w:val="00F315DA"/>
    <w:rsid w:val="00F32156"/>
    <w:rsid w:val="00F32F5E"/>
    <w:rsid w:val="00F3320A"/>
    <w:rsid w:val="00F33418"/>
    <w:rsid w:val="00F3425A"/>
    <w:rsid w:val="00F3432E"/>
    <w:rsid w:val="00F34703"/>
    <w:rsid w:val="00F34E6E"/>
    <w:rsid w:val="00F35674"/>
    <w:rsid w:val="00F35BA1"/>
    <w:rsid w:val="00F363ED"/>
    <w:rsid w:val="00F36969"/>
    <w:rsid w:val="00F37B3E"/>
    <w:rsid w:val="00F37C66"/>
    <w:rsid w:val="00F40BCB"/>
    <w:rsid w:val="00F40F0C"/>
    <w:rsid w:val="00F4168B"/>
    <w:rsid w:val="00F41D48"/>
    <w:rsid w:val="00F42037"/>
    <w:rsid w:val="00F47623"/>
    <w:rsid w:val="00F4766C"/>
    <w:rsid w:val="00F47F4D"/>
    <w:rsid w:val="00F5060E"/>
    <w:rsid w:val="00F507D1"/>
    <w:rsid w:val="00F50AA3"/>
    <w:rsid w:val="00F50B39"/>
    <w:rsid w:val="00F519CE"/>
    <w:rsid w:val="00F51ADA"/>
    <w:rsid w:val="00F525C3"/>
    <w:rsid w:val="00F53711"/>
    <w:rsid w:val="00F53736"/>
    <w:rsid w:val="00F53AC6"/>
    <w:rsid w:val="00F54124"/>
    <w:rsid w:val="00F5588D"/>
    <w:rsid w:val="00F55FE7"/>
    <w:rsid w:val="00F56ECB"/>
    <w:rsid w:val="00F57664"/>
    <w:rsid w:val="00F60203"/>
    <w:rsid w:val="00F60365"/>
    <w:rsid w:val="00F607C5"/>
    <w:rsid w:val="00F60DEA"/>
    <w:rsid w:val="00F611FB"/>
    <w:rsid w:val="00F6131D"/>
    <w:rsid w:val="00F61C3E"/>
    <w:rsid w:val="00F61CF8"/>
    <w:rsid w:val="00F624A1"/>
    <w:rsid w:val="00F62549"/>
    <w:rsid w:val="00F62947"/>
    <w:rsid w:val="00F6302A"/>
    <w:rsid w:val="00F632DC"/>
    <w:rsid w:val="00F63950"/>
    <w:rsid w:val="00F64C2B"/>
    <w:rsid w:val="00F64F21"/>
    <w:rsid w:val="00F651BE"/>
    <w:rsid w:val="00F657DE"/>
    <w:rsid w:val="00F65C8D"/>
    <w:rsid w:val="00F65EE9"/>
    <w:rsid w:val="00F67F53"/>
    <w:rsid w:val="00F703BE"/>
    <w:rsid w:val="00F70484"/>
    <w:rsid w:val="00F70E4E"/>
    <w:rsid w:val="00F71224"/>
    <w:rsid w:val="00F7147C"/>
    <w:rsid w:val="00F71599"/>
    <w:rsid w:val="00F719C2"/>
    <w:rsid w:val="00F71F69"/>
    <w:rsid w:val="00F721D9"/>
    <w:rsid w:val="00F7257A"/>
    <w:rsid w:val="00F72A47"/>
    <w:rsid w:val="00F72B72"/>
    <w:rsid w:val="00F73872"/>
    <w:rsid w:val="00F7408B"/>
    <w:rsid w:val="00F74BB9"/>
    <w:rsid w:val="00F750CD"/>
    <w:rsid w:val="00F75582"/>
    <w:rsid w:val="00F7579C"/>
    <w:rsid w:val="00F75B33"/>
    <w:rsid w:val="00F7626E"/>
    <w:rsid w:val="00F76D4F"/>
    <w:rsid w:val="00F76EFA"/>
    <w:rsid w:val="00F77491"/>
    <w:rsid w:val="00F77EC8"/>
    <w:rsid w:val="00F804BE"/>
    <w:rsid w:val="00F815B2"/>
    <w:rsid w:val="00F817CE"/>
    <w:rsid w:val="00F81F86"/>
    <w:rsid w:val="00F82404"/>
    <w:rsid w:val="00F84152"/>
    <w:rsid w:val="00F8456C"/>
    <w:rsid w:val="00F848DC"/>
    <w:rsid w:val="00F852D0"/>
    <w:rsid w:val="00F85500"/>
    <w:rsid w:val="00F859D8"/>
    <w:rsid w:val="00F85AB5"/>
    <w:rsid w:val="00F8632F"/>
    <w:rsid w:val="00F868F5"/>
    <w:rsid w:val="00F87631"/>
    <w:rsid w:val="00F87C2A"/>
    <w:rsid w:val="00F900F8"/>
    <w:rsid w:val="00F9056A"/>
    <w:rsid w:val="00F90F8D"/>
    <w:rsid w:val="00F9197A"/>
    <w:rsid w:val="00F922E0"/>
    <w:rsid w:val="00F92782"/>
    <w:rsid w:val="00F927D3"/>
    <w:rsid w:val="00F92A42"/>
    <w:rsid w:val="00F93AA9"/>
    <w:rsid w:val="00F93C4F"/>
    <w:rsid w:val="00F941CE"/>
    <w:rsid w:val="00F94DDE"/>
    <w:rsid w:val="00F95998"/>
    <w:rsid w:val="00F9614C"/>
    <w:rsid w:val="00F9676C"/>
    <w:rsid w:val="00F96985"/>
    <w:rsid w:val="00F97838"/>
    <w:rsid w:val="00F97C62"/>
    <w:rsid w:val="00FA0811"/>
    <w:rsid w:val="00FA0FB3"/>
    <w:rsid w:val="00FA13DB"/>
    <w:rsid w:val="00FA1706"/>
    <w:rsid w:val="00FA17C5"/>
    <w:rsid w:val="00FA26FD"/>
    <w:rsid w:val="00FA27C3"/>
    <w:rsid w:val="00FA2BB3"/>
    <w:rsid w:val="00FA3275"/>
    <w:rsid w:val="00FA59C3"/>
    <w:rsid w:val="00FA5FD6"/>
    <w:rsid w:val="00FA6937"/>
    <w:rsid w:val="00FA79B2"/>
    <w:rsid w:val="00FB0E04"/>
    <w:rsid w:val="00FB11DA"/>
    <w:rsid w:val="00FB157A"/>
    <w:rsid w:val="00FB2591"/>
    <w:rsid w:val="00FB2606"/>
    <w:rsid w:val="00FB357C"/>
    <w:rsid w:val="00FB3A9E"/>
    <w:rsid w:val="00FB3FFA"/>
    <w:rsid w:val="00FB467A"/>
    <w:rsid w:val="00FB4C80"/>
    <w:rsid w:val="00FB5221"/>
    <w:rsid w:val="00FB52F7"/>
    <w:rsid w:val="00FB5643"/>
    <w:rsid w:val="00FB5C57"/>
    <w:rsid w:val="00FB6A6A"/>
    <w:rsid w:val="00FB6CFE"/>
    <w:rsid w:val="00FB73EE"/>
    <w:rsid w:val="00FB7436"/>
    <w:rsid w:val="00FC1D0F"/>
    <w:rsid w:val="00FC2588"/>
    <w:rsid w:val="00FC2B99"/>
    <w:rsid w:val="00FC2EF5"/>
    <w:rsid w:val="00FC3F20"/>
    <w:rsid w:val="00FC49DE"/>
    <w:rsid w:val="00FC50D8"/>
    <w:rsid w:val="00FC6297"/>
    <w:rsid w:val="00FC6979"/>
    <w:rsid w:val="00FC7429"/>
    <w:rsid w:val="00FC7D55"/>
    <w:rsid w:val="00FD07F6"/>
    <w:rsid w:val="00FD187D"/>
    <w:rsid w:val="00FD1C67"/>
    <w:rsid w:val="00FD1EC8"/>
    <w:rsid w:val="00FD2C50"/>
    <w:rsid w:val="00FD3ABE"/>
    <w:rsid w:val="00FD3FB1"/>
    <w:rsid w:val="00FD411C"/>
    <w:rsid w:val="00FD4128"/>
    <w:rsid w:val="00FD425E"/>
    <w:rsid w:val="00FD433F"/>
    <w:rsid w:val="00FD47ED"/>
    <w:rsid w:val="00FD74DB"/>
    <w:rsid w:val="00FD74FA"/>
    <w:rsid w:val="00FD7660"/>
    <w:rsid w:val="00FE005C"/>
    <w:rsid w:val="00FE0655"/>
    <w:rsid w:val="00FE07AD"/>
    <w:rsid w:val="00FE0D5A"/>
    <w:rsid w:val="00FE119C"/>
    <w:rsid w:val="00FE15DD"/>
    <w:rsid w:val="00FE18E6"/>
    <w:rsid w:val="00FE2365"/>
    <w:rsid w:val="00FE23DA"/>
    <w:rsid w:val="00FE3683"/>
    <w:rsid w:val="00FE37D7"/>
    <w:rsid w:val="00FE3EEC"/>
    <w:rsid w:val="00FE4C7B"/>
    <w:rsid w:val="00FE5697"/>
    <w:rsid w:val="00FE6C12"/>
    <w:rsid w:val="00FE7336"/>
    <w:rsid w:val="00FE787C"/>
    <w:rsid w:val="00FE7C94"/>
    <w:rsid w:val="00FE7F4A"/>
    <w:rsid w:val="00FF0F1C"/>
    <w:rsid w:val="00FF11CD"/>
    <w:rsid w:val="00FF128D"/>
    <w:rsid w:val="00FF22E9"/>
    <w:rsid w:val="00FF257A"/>
    <w:rsid w:val="00FF2691"/>
    <w:rsid w:val="00FF2884"/>
    <w:rsid w:val="00FF38FD"/>
    <w:rsid w:val="00FF3DC9"/>
    <w:rsid w:val="00FF4163"/>
    <w:rsid w:val="00FF42B3"/>
    <w:rsid w:val="00FF45A5"/>
    <w:rsid w:val="00FF4E9C"/>
    <w:rsid w:val="00FF53C5"/>
    <w:rsid w:val="00FF5C91"/>
    <w:rsid w:val="00FF7154"/>
    <w:rsid w:val="00FF78D8"/>
    <w:rsid w:val="033E27D2"/>
    <w:rsid w:val="06563C49"/>
    <w:rsid w:val="1466BB6E"/>
    <w:rsid w:val="2167896A"/>
    <w:rsid w:val="64DFA79D"/>
    <w:rsid w:val="680ECCCD"/>
    <w:rsid w:val="73C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D6A18"/>
  <w15:chartTrackingRefBased/>
  <w15:docId w15:val="{C16D08B9-E92D-4052-A920-4E9FE605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F5"/>
    <w:pPr>
      <w:widowControl w:val="0"/>
      <w:spacing w:after="160" w:line="278" w:lineRule="auto"/>
      <w:jc w:val="both"/>
    </w:pPr>
    <w:rPr>
      <w:rFonts w:ascii="Arial" w:hAnsi="Arial" w:cstheme="minorBidi"/>
      <w:kern w:val="2"/>
      <w:sz w:val="22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C1FFA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BE4C42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Theme="minorHAnsi" w:eastAsia="MS Mincho" w:hAnsiTheme="minorHAnsi" w:cstheme="minorBidi"/>
      <w:kern w:val="2"/>
      <w:sz w:val="22"/>
      <w:szCs w:val="24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spacing w:before="60" w:after="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Theme="minorHAnsi" w:eastAsia="MS Mincho" w:hAnsiTheme="minorHAnsi" w:cstheme="minorBidi"/>
      <w:noProof/>
      <w:kern w:val="2"/>
      <w:sz w:val="22"/>
      <w:szCs w:val="24"/>
      <w:lang w:val="en-US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783DCC"/>
    <w:pPr>
      <w:spacing w:before="40" w:after="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Theme="minorHAnsi" w:eastAsia="MS Mincho" w:hAnsiTheme="minorHAnsi" w:cstheme="minorBidi"/>
      <w:i/>
      <w:noProof/>
      <w:kern w:val="2"/>
      <w:sz w:val="18"/>
      <w:szCs w:val="24"/>
      <w:lang w:val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12"/>
      </w:numPr>
      <w:spacing w:before="60" w:after="0"/>
    </w:pPr>
    <w:rPr>
      <w:rFonts w:eastAsia="MS Mincho"/>
      <w:b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spacing w:before="240" w:after="60"/>
      <w:ind w:left="1701" w:hanging="1701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Theme="minorHAnsi" w:hAnsiTheme="minorHAnsi" w:cs="Arial"/>
      <w:b/>
      <w:bCs/>
      <w:kern w:val="28"/>
      <w:sz w:val="22"/>
      <w:szCs w:val="24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770AE5"/>
  </w:style>
  <w:style w:type="paragraph" w:customStyle="1" w:styleId="paragraph">
    <w:name w:val="paragraph"/>
    <w:basedOn w:val="Normal"/>
    <w:rsid w:val="00770AE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eop">
    <w:name w:val="eop"/>
    <w:basedOn w:val="DefaultParagraphFont"/>
    <w:rsid w:val="00770AE5"/>
  </w:style>
  <w:style w:type="character" w:customStyle="1" w:styleId="NOZchn">
    <w:name w:val="NO Zchn"/>
    <w:rsid w:val="006821DB"/>
    <w:rPr>
      <w:rFonts w:eastAsia="Times New Roman"/>
      <w:lang w:eastAsia="zh-CN"/>
    </w:rPr>
  </w:style>
  <w:style w:type="character" w:customStyle="1" w:styleId="ui-provider">
    <w:name w:val="ui-provider"/>
    <w:basedOn w:val="DefaultParagraphFont"/>
    <w:rsid w:val="00D876B7"/>
  </w:style>
  <w:style w:type="paragraph" w:styleId="NormalWeb">
    <w:name w:val="Normal (Web)"/>
    <w:basedOn w:val="Normal"/>
    <w:uiPriority w:val="99"/>
    <w:unhideWhenUsed/>
    <w:rsid w:val="00CA34A1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DA012B"/>
    <w:pPr>
      <w:autoSpaceDE w:val="0"/>
      <w:autoSpaceDN w:val="0"/>
      <w:adjustRightInd w:val="0"/>
    </w:pPr>
    <w:rPr>
      <w:rFonts w:ascii="FranklinGothicURWMed" w:hAnsi="FranklinGothicURWMed" w:cs="FranklinGothicURWMed"/>
      <w:color w:val="000000"/>
      <w:sz w:val="24"/>
      <w:szCs w:val="24"/>
      <w:lang w:val="en-US"/>
    </w:rPr>
  </w:style>
  <w:style w:type="character" w:customStyle="1" w:styleId="cf01">
    <w:name w:val="cf01"/>
    <w:basedOn w:val="DefaultParagraphFont"/>
    <w:rsid w:val="0017716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qFormat/>
    <w:rsid w:val="00EB65E3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EB65E3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A5DE3"/>
    <w:rPr>
      <w:rFonts w:ascii="Arial" w:hAnsi="Arial" w:cstheme="minorBidi"/>
      <w:kern w:val="2"/>
      <w:sz w:val="18"/>
      <w:szCs w:val="24"/>
      <w:lang w:val="x-none" w:eastAsia="x-none"/>
      <w14:ligatures w14:val="standardContextual"/>
    </w:rPr>
  </w:style>
  <w:style w:type="character" w:customStyle="1" w:styleId="NOChar1">
    <w:name w:val="NO Char1"/>
    <w:rsid w:val="003D3496"/>
    <w:rPr>
      <w:lang w:val="en-GB" w:eastAsia="en-US"/>
    </w:rPr>
  </w:style>
  <w:style w:type="character" w:customStyle="1" w:styleId="B1Char">
    <w:name w:val="B1 Char"/>
    <w:locked/>
    <w:rsid w:val="003D3496"/>
    <w:rPr>
      <w:lang w:val="en-GB" w:eastAsia="en-US"/>
    </w:rPr>
  </w:style>
  <w:style w:type="paragraph" w:customStyle="1" w:styleId="ng-tns-c3179894438-120">
    <w:name w:val="ng-tns-c3179894438-120"/>
    <w:basedOn w:val="Normal"/>
    <w:rsid w:val="00A03F70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lang w:val="en-CA" w:eastAsia="en-US"/>
      <w14:ligatures w14:val="none"/>
    </w:rPr>
  </w:style>
  <w:style w:type="character" w:customStyle="1" w:styleId="font-semibold">
    <w:name w:val="font-semibold"/>
    <w:basedOn w:val="DefaultParagraphFont"/>
    <w:rsid w:val="00B87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50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5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5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0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963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886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08">
          <w:marLeft w:val="108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938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59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3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7_Incheon_2025-03/Docs/SP-250378.zip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C24927-CDB8-4339-911C-5BC0BF6BB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1131</TotalTime>
  <Pages>9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19571</CharactersWithSpaces>
  <SharedDoc>false</SharedDoc>
  <HLinks>
    <vt:vector size="90" baseType="variant">
      <vt:variant>
        <vt:i4>7274528</vt:i4>
      </vt:variant>
      <vt:variant>
        <vt:i4>57</vt:i4>
      </vt:variant>
      <vt:variant>
        <vt:i4>0</vt:i4>
      </vt:variant>
      <vt:variant>
        <vt:i4>5</vt:i4>
      </vt:variant>
      <vt:variant>
        <vt:lpwstr>https://samsungmagazine.eu/en/2024/04/19/samsung-oficialne-predstavil-svuj-prvni-5g-modem-s-obousmernym-satelitnim-pripojenim/</vt:lpwstr>
      </vt:variant>
      <vt:variant>
        <vt:lpwstr/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_Toc193975252</vt:lpwstr>
      </vt:variant>
      <vt:variant>
        <vt:i4>1507383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_Toc193975251</vt:lpwstr>
      </vt:variant>
      <vt:variant>
        <vt:i4>1507383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_Toc193975250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_Toc193975249</vt:lpwstr>
      </vt:variant>
      <vt:variant>
        <vt:i4>1441847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_Toc193975248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_Toc193975247</vt:lpwstr>
      </vt:variant>
      <vt:variant>
        <vt:i4>1441847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_Toc193975246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_Toc193975245</vt:lpwstr>
      </vt:variant>
      <vt:variant>
        <vt:i4>1441847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_Toc193975244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_Toc193975243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_Toc193975242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_Toc193975241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_Toc193975240</vt:lpwstr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Peng Tan 20260330</cp:lastModifiedBy>
  <cp:revision>28</cp:revision>
  <cp:lastPrinted>2008-02-02T13:09:00Z</cp:lastPrinted>
  <dcterms:created xsi:type="dcterms:W3CDTF">2025-08-07T01:58:00Z</dcterms:created>
  <dcterms:modified xsi:type="dcterms:W3CDTF">2026-04-06T18:04:00Z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